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2EE" w:rsidRPr="004B0D1E" w:rsidRDefault="00E422EE" w:rsidP="00E422EE">
      <w:pPr>
        <w:bidi/>
        <w:jc w:val="center"/>
        <w:rPr>
          <w:rFonts w:cs="B Titr"/>
          <w:sz w:val="28"/>
          <w:szCs w:val="28"/>
        </w:rPr>
      </w:pPr>
      <w:bookmarkStart w:id="0" w:name="_GoBack"/>
      <w:bookmarkEnd w:id="0"/>
      <w:r w:rsidRPr="004B0D1E">
        <w:rPr>
          <w:rFonts w:cs="B Titr" w:hint="cs"/>
          <w:sz w:val="28"/>
          <w:szCs w:val="28"/>
          <w:rtl/>
        </w:rPr>
        <w:t>شرايط اختصاصي انجام امورسرويس هاي آمد و رفت كاركنان</w:t>
      </w:r>
      <w:r w:rsidRPr="004B0D1E">
        <w:rPr>
          <w:rFonts w:cs="B Titr"/>
          <w:sz w:val="28"/>
          <w:szCs w:val="28"/>
        </w:rPr>
        <w:t xml:space="preserve"> </w:t>
      </w:r>
    </w:p>
    <w:p w:rsidR="00E422EE" w:rsidRPr="004B0D1E" w:rsidRDefault="00E422EE" w:rsidP="000F7A58">
      <w:pPr>
        <w:bidi/>
        <w:jc w:val="center"/>
        <w:rPr>
          <w:rFonts w:cs="B Titr"/>
          <w:sz w:val="28"/>
          <w:szCs w:val="28"/>
        </w:rPr>
      </w:pPr>
      <w:r w:rsidRPr="004B0D1E">
        <w:rPr>
          <w:rFonts w:cs="B Titr" w:hint="cs"/>
          <w:sz w:val="28"/>
          <w:szCs w:val="28"/>
          <w:rtl/>
        </w:rPr>
        <w:t xml:space="preserve">مرکز بهداشت غرب تهران  در سال </w:t>
      </w:r>
      <w:r w:rsidR="00AC1C26">
        <w:rPr>
          <w:rFonts w:cs="B Titr" w:hint="cs"/>
          <w:sz w:val="28"/>
          <w:szCs w:val="28"/>
          <w:rtl/>
        </w:rPr>
        <w:t>140</w:t>
      </w:r>
      <w:r w:rsidR="000F7A58">
        <w:rPr>
          <w:rFonts w:cs="B Titr" w:hint="cs"/>
          <w:sz w:val="28"/>
          <w:szCs w:val="28"/>
          <w:rtl/>
        </w:rPr>
        <w:t>2</w:t>
      </w:r>
    </w:p>
    <w:p w:rsidR="00E422EE" w:rsidRPr="00FD16F9" w:rsidRDefault="00E422EE" w:rsidP="00E422EE">
      <w:pPr>
        <w:bidi/>
        <w:jc w:val="center"/>
        <w:rPr>
          <w:rFonts w:cs="B Titr"/>
          <w:sz w:val="26"/>
          <w:szCs w:val="26"/>
        </w:rPr>
      </w:pPr>
    </w:p>
    <w:p w:rsidR="00E422EE" w:rsidRPr="00E422EE" w:rsidRDefault="00E422EE" w:rsidP="00AC1C26">
      <w:pPr>
        <w:bidi/>
        <w:jc w:val="both"/>
        <w:rPr>
          <w:rFonts w:cs="B Nazanin"/>
          <w:b/>
          <w:color w:val="000000"/>
          <w:spacing w:val="-8"/>
          <w:szCs w:val="24"/>
        </w:rPr>
      </w:pPr>
      <w:r w:rsidRPr="00C13831">
        <w:rPr>
          <w:rFonts w:cs="B Nazanin" w:hint="cs"/>
          <w:b/>
          <w:color w:val="000000"/>
          <w:spacing w:val="-8"/>
          <w:szCs w:val="24"/>
          <w:rtl/>
        </w:rPr>
        <w:t xml:space="preserve">طرف قرارداد مي‌بايست حركت سرويس‌هاي اياب و ذهاب كاركنان را از مبداء مسيرهاي تعيين شده طوري تنظيم نمايد كه كاركنان </w:t>
      </w:r>
      <w:r w:rsidRPr="00E422EE">
        <w:rPr>
          <w:rFonts w:cs="B Nazanin" w:hint="cs"/>
          <w:b/>
          <w:color w:val="000000"/>
          <w:spacing w:val="-8"/>
          <w:szCs w:val="24"/>
          <w:rtl/>
        </w:rPr>
        <w:t xml:space="preserve">واحد ستادی حداكثر تا </w:t>
      </w:r>
      <w:r w:rsidRPr="00C13831">
        <w:rPr>
          <w:rFonts w:cs="B Nazanin" w:hint="cs"/>
          <w:b/>
          <w:color w:val="000000"/>
          <w:spacing w:val="-8"/>
          <w:szCs w:val="24"/>
          <w:rtl/>
        </w:rPr>
        <w:t xml:space="preserve">ساعت </w:t>
      </w:r>
      <w:r w:rsidRPr="00E422EE">
        <w:rPr>
          <w:rFonts w:cs="B Nazanin" w:hint="cs"/>
          <w:b/>
          <w:color w:val="000000"/>
          <w:spacing w:val="-8"/>
          <w:szCs w:val="24"/>
          <w:rtl/>
        </w:rPr>
        <w:t>7:45</w:t>
      </w:r>
      <w:r w:rsidRPr="00C13831">
        <w:rPr>
          <w:rFonts w:cs="B Nazanin" w:hint="cs"/>
          <w:b/>
          <w:color w:val="000000"/>
          <w:spacing w:val="-8"/>
          <w:szCs w:val="24"/>
          <w:rtl/>
        </w:rPr>
        <w:t xml:space="preserve"> صبح </w:t>
      </w:r>
      <w:r w:rsidRPr="00E422EE">
        <w:rPr>
          <w:rFonts w:cs="B Nazanin" w:hint="cs"/>
          <w:b/>
          <w:color w:val="000000"/>
          <w:spacing w:val="-8"/>
          <w:szCs w:val="24"/>
          <w:rtl/>
        </w:rPr>
        <w:t xml:space="preserve"> و کارکنان مراکز تحت پوشش تا ساعت 7:</w:t>
      </w:r>
      <w:r w:rsidR="00AC1C26">
        <w:rPr>
          <w:rFonts w:cs="B Nazanin" w:hint="cs"/>
          <w:b/>
          <w:color w:val="000000"/>
          <w:spacing w:val="-8"/>
          <w:szCs w:val="24"/>
          <w:rtl/>
        </w:rPr>
        <w:t>45</w:t>
      </w:r>
      <w:r w:rsidRPr="00E422EE">
        <w:rPr>
          <w:rFonts w:cs="B Nazanin" w:hint="cs"/>
          <w:b/>
          <w:color w:val="000000"/>
          <w:spacing w:val="-8"/>
          <w:szCs w:val="24"/>
          <w:rtl/>
        </w:rPr>
        <w:t xml:space="preserve"> صبح </w:t>
      </w:r>
      <w:r w:rsidRPr="00C13831">
        <w:rPr>
          <w:rFonts w:cs="B Nazanin" w:hint="cs"/>
          <w:b/>
          <w:color w:val="000000"/>
          <w:spacing w:val="-8"/>
          <w:szCs w:val="24"/>
          <w:rtl/>
        </w:rPr>
        <w:t xml:space="preserve">در محل كار حضور داشته باشند. ضمناً ساعت برگشت سرويس‌ها از ستاد  غرب ساعت  </w:t>
      </w:r>
      <w:r w:rsidRPr="00E422EE">
        <w:rPr>
          <w:rFonts w:cs="B Nazanin" w:hint="cs"/>
          <w:b/>
          <w:color w:val="000000"/>
          <w:spacing w:val="-8"/>
          <w:szCs w:val="24"/>
          <w:rtl/>
        </w:rPr>
        <w:t>15:40</w:t>
      </w:r>
      <w:r w:rsidRPr="00C13831">
        <w:rPr>
          <w:rFonts w:cs="B Nazanin" w:hint="cs"/>
          <w:b/>
          <w:color w:val="000000"/>
          <w:spacing w:val="-8"/>
          <w:szCs w:val="24"/>
          <w:rtl/>
        </w:rPr>
        <w:t xml:space="preserve"> </w:t>
      </w:r>
      <w:r w:rsidRPr="00E422EE">
        <w:rPr>
          <w:rFonts w:cs="B Nazanin" w:hint="cs"/>
          <w:b/>
          <w:color w:val="000000"/>
          <w:spacing w:val="-8"/>
          <w:szCs w:val="24"/>
          <w:rtl/>
        </w:rPr>
        <w:t xml:space="preserve"> و از مراکز تحت پوشش ساعت 14:</w:t>
      </w:r>
      <w:r w:rsidR="00AC1C26">
        <w:rPr>
          <w:rFonts w:cs="B Nazanin" w:hint="cs"/>
          <w:b/>
          <w:color w:val="000000"/>
          <w:spacing w:val="-8"/>
          <w:szCs w:val="24"/>
          <w:rtl/>
        </w:rPr>
        <w:t>00</w:t>
      </w:r>
      <w:r w:rsidRPr="00E422EE">
        <w:rPr>
          <w:rFonts w:cs="B Nazanin" w:hint="cs"/>
          <w:b/>
          <w:color w:val="000000"/>
          <w:spacing w:val="-8"/>
          <w:szCs w:val="24"/>
          <w:rtl/>
        </w:rPr>
        <w:t xml:space="preserve"> </w:t>
      </w:r>
      <w:r w:rsidRPr="00C13831">
        <w:rPr>
          <w:rFonts w:cs="B Nazanin" w:hint="cs"/>
          <w:b/>
          <w:color w:val="000000"/>
          <w:spacing w:val="-8"/>
          <w:szCs w:val="24"/>
          <w:rtl/>
        </w:rPr>
        <w:t>مي‌باشد و تعيين ساعات رفت و برگشت در ايام ويژه مانند ماه مبارك رمضان و غيره براساس نظر كارفرما بوده و شركت طرف قرارداد حق هيچگونه اعتراضي ندارد.</w:t>
      </w:r>
    </w:p>
    <w:p w:rsidR="00C208BD" w:rsidRPr="00DD51EB" w:rsidRDefault="00CD2AE1" w:rsidP="00CD2AE1">
      <w:pPr>
        <w:pStyle w:val="Title"/>
        <w:tabs>
          <w:tab w:val="left" w:pos="0"/>
          <w:tab w:val="left" w:pos="142"/>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1-</w:t>
      </w:r>
      <w:r w:rsidR="00C208BD"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DD51EB">
        <w:rPr>
          <w:rFonts w:cs="B Nazanin" w:hint="cs"/>
          <w:b/>
          <w:bCs/>
          <w:i w:val="0"/>
          <w:iCs w:val="0"/>
          <w:color w:val="000000" w:themeColor="text1"/>
          <w:spacing w:val="-8"/>
          <w:sz w:val="24"/>
          <w:szCs w:val="24"/>
          <w:u w:val="none"/>
          <w:rtl/>
          <w:lang w:bidi="fa-IR"/>
        </w:rPr>
        <w:t xml:space="preserve">کارکنان </w:t>
      </w:r>
      <w:r w:rsidR="005E0D93">
        <w:rPr>
          <w:rFonts w:cs="B Nazanin" w:hint="cs"/>
          <w:b/>
          <w:bCs/>
          <w:i w:val="0"/>
          <w:iCs w:val="0"/>
          <w:spacing w:val="-8"/>
          <w:sz w:val="24"/>
          <w:szCs w:val="24"/>
          <w:u w:val="none"/>
          <w:rtl/>
        </w:rPr>
        <w:t>مرکز بهداشت</w:t>
      </w:r>
      <w:r w:rsidR="006B2727">
        <w:rPr>
          <w:rFonts w:cs="B Nazanin" w:hint="cs"/>
          <w:b/>
          <w:bCs/>
          <w:i w:val="0"/>
          <w:iCs w:val="0"/>
          <w:color w:val="000000" w:themeColor="text1"/>
          <w:spacing w:val="-8"/>
          <w:sz w:val="24"/>
          <w:szCs w:val="24"/>
          <w:u w:val="none"/>
          <w:rtl/>
          <w:lang w:bidi="fa-IR"/>
        </w:rPr>
        <w:t xml:space="preserve"> </w:t>
      </w:r>
      <w:r w:rsidR="00C208BD" w:rsidRPr="00DD51EB">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DD51EB">
        <w:rPr>
          <w:rFonts w:cs="B Nazanin" w:hint="cs"/>
          <w:b/>
          <w:bCs/>
          <w:i w:val="0"/>
          <w:iCs w:val="0"/>
          <w:color w:val="000000" w:themeColor="text1"/>
          <w:spacing w:val="-8"/>
          <w:sz w:val="24"/>
          <w:szCs w:val="24"/>
          <w:u w:val="none"/>
          <w:rtl/>
        </w:rPr>
        <w:t>.</w:t>
      </w:r>
      <w:r w:rsidR="00C208BD" w:rsidRPr="00DD51EB">
        <w:rPr>
          <w:rFonts w:cs="B Nazanin" w:hint="cs"/>
          <w:b/>
          <w:bCs/>
          <w:i w:val="0"/>
          <w:iCs w:val="0"/>
          <w:color w:val="000000" w:themeColor="text1"/>
          <w:spacing w:val="-8"/>
          <w:sz w:val="24"/>
          <w:szCs w:val="24"/>
          <w:u w:val="none"/>
          <w:rtl/>
        </w:rPr>
        <w:t xml:space="preserve">  </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CD2AE1" w:rsidP="00CD2AE1">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Pr="003E4F3B" w:rsidRDefault="00C208BD" w:rsidP="00AF23AB">
      <w:pPr>
        <w:pStyle w:val="Title"/>
        <w:tabs>
          <w:tab w:val="left" w:pos="0"/>
          <w:tab w:val="left" w:pos="142"/>
        </w:tabs>
        <w:ind w:left="-142"/>
        <w:jc w:val="lowKashida"/>
        <w:rPr>
          <w:rFonts w:cs="B Nazanin"/>
          <w:b/>
          <w:bCs/>
          <w:i w:val="0"/>
          <w:iCs w:val="0"/>
          <w:color w:val="000000" w:themeColor="text1"/>
          <w:spacing w:val="-8"/>
          <w:sz w:val="24"/>
          <w:szCs w:val="24"/>
          <w:u w:val="none"/>
          <w:rtl/>
        </w:rPr>
      </w:pPr>
      <w:r w:rsidRPr="003E4F3B">
        <w:rPr>
          <w:rFonts w:cs="B Nazanin" w:hint="cs"/>
          <w:b/>
          <w:bCs/>
          <w:i w:val="0"/>
          <w:iCs w:val="0"/>
          <w:color w:val="000000" w:themeColor="text1"/>
          <w:spacing w:val="-8"/>
          <w:sz w:val="24"/>
          <w:szCs w:val="24"/>
          <w:u w:val="none"/>
          <w:rtl/>
        </w:rPr>
        <w:t xml:space="preserve">ب: </w:t>
      </w:r>
      <w:r w:rsidR="003F2855">
        <w:rPr>
          <w:rFonts w:cs="B Nazanin" w:hint="cs"/>
          <w:b/>
          <w:bCs/>
          <w:i w:val="0"/>
          <w:iCs w:val="0"/>
          <w:color w:val="000000" w:themeColor="text1"/>
          <w:spacing w:val="-8"/>
          <w:sz w:val="24"/>
          <w:szCs w:val="24"/>
          <w:u w:val="none"/>
          <w:rtl/>
        </w:rPr>
        <w:t>مدل</w:t>
      </w:r>
      <w:r w:rsidR="005A54A3">
        <w:rPr>
          <w:rFonts w:cs="B Nazanin" w:hint="cs"/>
          <w:b/>
          <w:bCs/>
          <w:i w:val="0"/>
          <w:iCs w:val="0"/>
          <w:color w:val="000000" w:themeColor="text1"/>
          <w:spacing w:val="-8"/>
          <w:sz w:val="24"/>
          <w:szCs w:val="24"/>
          <w:u w:val="none"/>
          <w:rtl/>
        </w:rPr>
        <w:t xml:space="preserve"> </w:t>
      </w:r>
      <w:r w:rsidR="003F2855">
        <w:rPr>
          <w:rFonts w:cs="B Nazanin" w:hint="cs"/>
          <w:b/>
          <w:bCs/>
          <w:i w:val="0"/>
          <w:iCs w:val="0"/>
          <w:color w:val="000000" w:themeColor="text1"/>
          <w:spacing w:val="-8"/>
          <w:sz w:val="24"/>
          <w:szCs w:val="24"/>
          <w:u w:val="none"/>
          <w:rtl/>
        </w:rPr>
        <w:t>مینی بوس</w:t>
      </w:r>
      <w:r w:rsidR="00445342">
        <w:rPr>
          <w:rFonts w:cs="B Nazanin" w:hint="cs"/>
          <w:b/>
          <w:bCs/>
          <w:i w:val="0"/>
          <w:iCs w:val="0"/>
          <w:color w:val="000000" w:themeColor="text1"/>
          <w:spacing w:val="-8"/>
          <w:sz w:val="24"/>
          <w:szCs w:val="24"/>
          <w:u w:val="none"/>
          <w:rtl/>
        </w:rPr>
        <w:t xml:space="preserve"> ها</w:t>
      </w:r>
      <w:r w:rsidR="003F2855">
        <w:rPr>
          <w:rFonts w:cs="B Nazanin" w:hint="cs"/>
          <w:b/>
          <w:bCs/>
          <w:i w:val="0"/>
          <w:iCs w:val="0"/>
          <w:color w:val="000000" w:themeColor="text1"/>
          <w:spacing w:val="-8"/>
          <w:sz w:val="24"/>
          <w:szCs w:val="24"/>
          <w:u w:val="none"/>
          <w:rtl/>
        </w:rPr>
        <w:t xml:space="preserve"> </w:t>
      </w:r>
      <w:r w:rsidR="00AF23AB" w:rsidRPr="003E4F3B">
        <w:rPr>
          <w:rFonts w:cs="B Nazanin" w:hint="cs"/>
          <w:b/>
          <w:bCs/>
          <w:i w:val="0"/>
          <w:iCs w:val="0"/>
          <w:color w:val="000000" w:themeColor="text1"/>
          <w:spacing w:val="-8"/>
          <w:sz w:val="24"/>
          <w:szCs w:val="24"/>
          <w:u w:val="none"/>
          <w:rtl/>
        </w:rPr>
        <w:t>86</w:t>
      </w:r>
      <w:r w:rsidR="003F2855">
        <w:rPr>
          <w:rFonts w:cs="B Nazanin" w:hint="cs"/>
          <w:b/>
          <w:bCs/>
          <w:i w:val="0"/>
          <w:iCs w:val="0"/>
          <w:color w:val="000000" w:themeColor="text1"/>
          <w:spacing w:val="-8"/>
          <w:sz w:val="24"/>
          <w:szCs w:val="24"/>
          <w:u w:val="none"/>
          <w:rtl/>
        </w:rPr>
        <w:t xml:space="preserve"> به بالا </w:t>
      </w:r>
      <w:r w:rsidR="00C26E40">
        <w:rPr>
          <w:rFonts w:cs="B Nazanin" w:hint="cs"/>
          <w:b/>
          <w:bCs/>
          <w:i w:val="0"/>
          <w:iCs w:val="0"/>
          <w:color w:val="000000" w:themeColor="text1"/>
          <w:spacing w:val="-8"/>
          <w:sz w:val="24"/>
          <w:szCs w:val="24"/>
          <w:u w:val="none"/>
          <w:rtl/>
        </w:rPr>
        <w:t xml:space="preserve">، </w:t>
      </w:r>
      <w:r w:rsidR="004D3622">
        <w:rPr>
          <w:rFonts w:cs="B Nazanin" w:hint="cs"/>
          <w:b/>
          <w:bCs/>
          <w:i w:val="0"/>
          <w:iCs w:val="0"/>
          <w:color w:val="000000" w:themeColor="text1"/>
          <w:spacing w:val="-8"/>
          <w:sz w:val="24"/>
          <w:szCs w:val="24"/>
          <w:u w:val="none"/>
          <w:rtl/>
        </w:rPr>
        <w:t xml:space="preserve"> </w:t>
      </w:r>
      <w:r>
        <w:rPr>
          <w:rFonts w:cs="B Nazanin" w:hint="cs"/>
          <w:b/>
          <w:bCs/>
          <w:i w:val="0"/>
          <w:iCs w:val="0"/>
          <w:color w:val="000000" w:themeColor="text1"/>
          <w:spacing w:val="-8"/>
          <w:sz w:val="24"/>
          <w:szCs w:val="24"/>
          <w:u w:val="none"/>
          <w:rtl/>
        </w:rPr>
        <w:t xml:space="preserve">مناسب </w:t>
      </w:r>
      <w:r w:rsidR="00C26E40">
        <w:rPr>
          <w:rFonts w:cs="B Nazanin" w:hint="cs"/>
          <w:b/>
          <w:bCs/>
          <w:i w:val="0"/>
          <w:iCs w:val="0"/>
          <w:color w:val="000000" w:themeColor="text1"/>
          <w:spacing w:val="-8"/>
          <w:sz w:val="24"/>
          <w:szCs w:val="24"/>
          <w:u w:val="none"/>
          <w:rtl/>
        </w:rPr>
        <w:t xml:space="preserve">و </w:t>
      </w:r>
      <w:r w:rsidR="005E0D93">
        <w:rPr>
          <w:rFonts w:cs="B Nazanin" w:hint="cs"/>
          <w:b/>
          <w:bCs/>
          <w:i w:val="0"/>
          <w:iCs w:val="0"/>
          <w:color w:val="000000" w:themeColor="text1"/>
          <w:spacing w:val="-8"/>
          <w:sz w:val="24"/>
          <w:szCs w:val="24"/>
          <w:u w:val="none"/>
          <w:rtl/>
        </w:rPr>
        <w:t>مدل ون  86 به بالا و مناسب باشد ضمناً مجهز به سیستم</w:t>
      </w:r>
      <w:r w:rsidR="005E0D93" w:rsidRPr="003E4F3B">
        <w:rPr>
          <w:rFonts w:cs="B Nazanin" w:hint="cs"/>
          <w:b/>
          <w:bCs/>
          <w:i w:val="0"/>
          <w:iCs w:val="0"/>
          <w:color w:val="000000" w:themeColor="text1"/>
          <w:spacing w:val="-8"/>
          <w:sz w:val="24"/>
          <w:szCs w:val="24"/>
          <w:u w:val="none"/>
          <w:rtl/>
        </w:rPr>
        <w:t xml:space="preserve"> گرمايش زمستاني</w:t>
      </w:r>
      <w:r w:rsidR="005E0D93">
        <w:rPr>
          <w:rFonts w:cs="B Nazanin" w:hint="cs"/>
          <w:b/>
          <w:bCs/>
          <w:i w:val="0"/>
          <w:iCs w:val="0"/>
          <w:color w:val="000000" w:themeColor="text1"/>
          <w:spacing w:val="-8"/>
          <w:sz w:val="24"/>
          <w:szCs w:val="24"/>
          <w:u w:val="none"/>
          <w:rtl/>
        </w:rPr>
        <w:t xml:space="preserve"> باشد (</w:t>
      </w:r>
      <w:r w:rsidR="005E0D93" w:rsidRPr="003E4F3B">
        <w:rPr>
          <w:rFonts w:cs="B Nazanin" w:hint="cs"/>
          <w:b/>
          <w:bCs/>
          <w:i w:val="0"/>
          <w:iCs w:val="0"/>
          <w:color w:val="000000" w:themeColor="text1"/>
          <w:spacing w:val="-8"/>
          <w:sz w:val="24"/>
          <w:szCs w:val="24"/>
          <w:u w:val="none"/>
          <w:rtl/>
        </w:rPr>
        <w:t>تشخيص مناسب بودن خودروها ب</w:t>
      </w:r>
      <w:r w:rsidR="005D1318" w:rsidRPr="003E4F3B">
        <w:rPr>
          <w:rFonts w:cs="B Nazanin" w:hint="cs"/>
          <w:b/>
          <w:bCs/>
          <w:i w:val="0"/>
          <w:iCs w:val="0"/>
          <w:color w:val="000000" w:themeColor="text1"/>
          <w:spacing w:val="-8"/>
          <w:sz w:val="24"/>
          <w:szCs w:val="24"/>
          <w:u w:val="none"/>
          <w:rtl/>
        </w:rPr>
        <w:t xml:space="preserve">ه </w:t>
      </w:r>
      <w:r w:rsidR="005E0D93" w:rsidRPr="003E4F3B">
        <w:rPr>
          <w:rFonts w:cs="B Nazanin" w:hint="cs"/>
          <w:b/>
          <w:bCs/>
          <w:i w:val="0"/>
          <w:iCs w:val="0"/>
          <w:color w:val="000000" w:themeColor="text1"/>
          <w:spacing w:val="-8"/>
          <w:sz w:val="24"/>
          <w:szCs w:val="24"/>
          <w:u w:val="none"/>
          <w:rtl/>
        </w:rPr>
        <w:t xml:space="preserve">عهده نماينده كارفرما مي‌باشد و در صورت رد و عدم تأييد هر يك از خودروها پيمانكاربلافاصله موظف به تعویض آن خودرو بوده وحق هيچگونه اعتراضي ندارد و در صورت عدم تهیه خودروی مناسب ، در ازای انجام کار هیچ مبلغی پرداخت نمی گردد ) </w:t>
      </w:r>
      <w:r w:rsidRPr="003E4F3B">
        <w:rPr>
          <w:rFonts w:cs="B Nazanin" w:hint="cs"/>
          <w:b/>
          <w:bCs/>
          <w:i w:val="0"/>
          <w:iCs w:val="0"/>
          <w:color w:val="000000" w:themeColor="text1"/>
          <w:spacing w:val="-8"/>
          <w:sz w:val="24"/>
          <w:szCs w:val="24"/>
          <w:u w:val="none"/>
          <w:rtl/>
        </w:rPr>
        <w:t>ج : شكل ظاهري سرويس‌ها بصورت تصادفي، بتونه شده و غيرمعمولي نباشد.</w:t>
      </w:r>
    </w:p>
    <w:p w:rsidR="00C208BD" w:rsidRPr="003E4F3B" w:rsidRDefault="00C208BD" w:rsidP="00181F8D">
      <w:pPr>
        <w:pStyle w:val="Title"/>
        <w:tabs>
          <w:tab w:val="left" w:pos="0"/>
          <w:tab w:val="left" w:pos="142"/>
        </w:tabs>
        <w:ind w:left="-142"/>
        <w:jc w:val="lowKashida"/>
        <w:rPr>
          <w:rFonts w:cs="B Nazanin"/>
          <w:b/>
          <w:bCs/>
          <w:i w:val="0"/>
          <w:iCs w:val="0"/>
          <w:color w:val="000000" w:themeColor="text1"/>
          <w:spacing w:val="-8"/>
          <w:sz w:val="24"/>
          <w:szCs w:val="24"/>
          <w:u w:val="none"/>
          <w:rtl/>
        </w:rPr>
      </w:pPr>
      <w:r w:rsidRPr="003E4F3B">
        <w:rPr>
          <w:rFonts w:cs="B Nazanin" w:hint="cs"/>
          <w:b/>
          <w:bCs/>
          <w:i w:val="0"/>
          <w:iCs w:val="0"/>
          <w:color w:val="000000" w:themeColor="text1"/>
          <w:spacing w:val="-8"/>
          <w:sz w:val="24"/>
          <w:szCs w:val="24"/>
          <w:u w:val="none"/>
          <w:rtl/>
        </w:rPr>
        <w:t>د: شيشه‌هاي خودروها كاملاً سالم و تميز باشد.</w:t>
      </w:r>
    </w:p>
    <w:p w:rsidR="003E4F3B" w:rsidRPr="003E4F3B" w:rsidRDefault="003E4F3B" w:rsidP="003E4F3B">
      <w:pPr>
        <w:pStyle w:val="Title"/>
        <w:tabs>
          <w:tab w:val="left" w:pos="0"/>
          <w:tab w:val="left" w:pos="142"/>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هـ</w:t>
      </w:r>
      <w:r w:rsidRPr="003E4F3B">
        <w:rPr>
          <w:rFonts w:cs="B Nazanin" w:hint="cs"/>
          <w:b/>
          <w:bCs/>
          <w:i w:val="0"/>
          <w:iCs w:val="0"/>
          <w:color w:val="000000" w:themeColor="text1"/>
          <w:spacing w:val="-8"/>
          <w:sz w:val="24"/>
          <w:szCs w:val="24"/>
          <w:u w:val="none"/>
          <w:rtl/>
        </w:rPr>
        <w:t>: شکل ظاهری سرویس های بصورت تصادفی و بتونه شده و غیرمعمول نباشد و شیشه ها و صندلی های آنها مي‌بايست كاملاً سالم و تميز باشد</w:t>
      </w:r>
    </w:p>
    <w:p w:rsidR="00C208BD" w:rsidRPr="003E4F3B" w:rsidRDefault="003E4F3B" w:rsidP="00181F8D">
      <w:pPr>
        <w:pStyle w:val="Title"/>
        <w:tabs>
          <w:tab w:val="left" w:pos="0"/>
          <w:tab w:val="left" w:pos="142"/>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و</w:t>
      </w:r>
      <w:r w:rsidR="00C208BD" w:rsidRPr="003E4F3B">
        <w:rPr>
          <w:rFonts w:cs="B Nazanin" w:hint="cs"/>
          <w:b/>
          <w:bCs/>
          <w:i w:val="0"/>
          <w:iCs w:val="0"/>
          <w:color w:val="000000" w:themeColor="text1"/>
          <w:spacing w:val="-8"/>
          <w:sz w:val="24"/>
          <w:szCs w:val="24"/>
          <w:u w:val="none"/>
          <w:rtl/>
        </w:rPr>
        <w:t xml:space="preserve"> : ظاهرسرويس‌ها مي‌بايست هميشه تميز و داخل آنها نيز ب</w:t>
      </w:r>
      <w:r w:rsidR="005D1318" w:rsidRPr="003E4F3B">
        <w:rPr>
          <w:rFonts w:cs="B Nazanin" w:hint="cs"/>
          <w:b/>
          <w:bCs/>
          <w:i w:val="0"/>
          <w:iCs w:val="0"/>
          <w:color w:val="000000" w:themeColor="text1"/>
          <w:spacing w:val="-8"/>
          <w:sz w:val="24"/>
          <w:szCs w:val="24"/>
          <w:u w:val="none"/>
          <w:rtl/>
        </w:rPr>
        <w:t xml:space="preserve">ه </w:t>
      </w:r>
      <w:r w:rsidR="00C208BD" w:rsidRPr="003E4F3B">
        <w:rPr>
          <w:rFonts w:cs="B Nazanin" w:hint="cs"/>
          <w:b/>
          <w:bCs/>
          <w:i w:val="0"/>
          <w:iCs w:val="0"/>
          <w:color w:val="000000" w:themeColor="text1"/>
          <w:spacing w:val="-8"/>
          <w:sz w:val="24"/>
          <w:szCs w:val="24"/>
          <w:u w:val="none"/>
          <w:rtl/>
        </w:rPr>
        <w:t>طور مرتب نظافت شود .</w:t>
      </w:r>
    </w:p>
    <w:p w:rsidR="00C208BD" w:rsidRPr="003E4F3B" w:rsidRDefault="003E4F3B" w:rsidP="000E5FDF">
      <w:pPr>
        <w:pStyle w:val="Title"/>
        <w:tabs>
          <w:tab w:val="left" w:pos="0"/>
          <w:tab w:val="left" w:pos="142"/>
        </w:tabs>
        <w:ind w:left="-142"/>
        <w:jc w:val="left"/>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ز</w:t>
      </w:r>
      <w:r w:rsidR="00C208BD" w:rsidRPr="003E4F3B">
        <w:rPr>
          <w:rFonts w:cs="B Nazanin" w:hint="cs"/>
          <w:b/>
          <w:bCs/>
          <w:i w:val="0"/>
          <w:iCs w:val="0"/>
          <w:color w:val="000000" w:themeColor="text1"/>
          <w:spacing w:val="-8"/>
          <w:sz w:val="24"/>
          <w:szCs w:val="24"/>
          <w:u w:val="none"/>
          <w:rtl/>
        </w:rPr>
        <w:t xml:space="preserve">: سيستم </w:t>
      </w:r>
      <w:r w:rsidR="00E422EE" w:rsidRPr="003E4F3B">
        <w:rPr>
          <w:rFonts w:cs="B Nazanin" w:hint="cs"/>
          <w:b/>
          <w:bCs/>
          <w:i w:val="0"/>
          <w:iCs w:val="0"/>
          <w:color w:val="000000" w:themeColor="text1"/>
          <w:spacing w:val="-8"/>
          <w:sz w:val="24"/>
          <w:szCs w:val="24"/>
          <w:u w:val="none"/>
          <w:rtl/>
        </w:rPr>
        <w:t xml:space="preserve">سرمایش تابستانی و </w:t>
      </w:r>
      <w:r w:rsidR="00C208BD" w:rsidRPr="003E4F3B">
        <w:rPr>
          <w:rFonts w:cs="B Nazanin" w:hint="cs"/>
          <w:b/>
          <w:bCs/>
          <w:i w:val="0"/>
          <w:iCs w:val="0"/>
          <w:color w:val="000000" w:themeColor="text1"/>
          <w:spacing w:val="-8"/>
          <w:sz w:val="24"/>
          <w:szCs w:val="24"/>
          <w:u w:val="none"/>
          <w:rtl/>
        </w:rPr>
        <w:t>گرمايش زمستاني خودروها سالم وكاملاً قابل استفاده باشد و تحت هيچ شرايطي جهت گر</w:t>
      </w:r>
      <w:r w:rsidR="00544F69" w:rsidRPr="003E4F3B">
        <w:rPr>
          <w:rFonts w:cs="B Nazanin" w:hint="cs"/>
          <w:b/>
          <w:bCs/>
          <w:i w:val="0"/>
          <w:iCs w:val="0"/>
          <w:color w:val="000000" w:themeColor="text1"/>
          <w:spacing w:val="-8"/>
          <w:sz w:val="24"/>
          <w:szCs w:val="24"/>
          <w:u w:val="none"/>
          <w:rtl/>
        </w:rPr>
        <w:t>م كردن داخل آنها از وسایل گرمایی</w:t>
      </w:r>
      <w:r w:rsidR="00C208BD" w:rsidRPr="003E4F3B">
        <w:rPr>
          <w:rFonts w:cs="B Nazanin" w:hint="cs"/>
          <w:b/>
          <w:bCs/>
          <w:i w:val="0"/>
          <w:iCs w:val="0"/>
          <w:color w:val="000000" w:themeColor="text1"/>
          <w:spacing w:val="-8"/>
          <w:sz w:val="24"/>
          <w:szCs w:val="24"/>
          <w:u w:val="none"/>
          <w:rtl/>
        </w:rPr>
        <w:t xml:space="preserve"> موقت « از قبيل كپسـول گازپيك نيكي و غيره » استفاده نشود .</w:t>
      </w:r>
    </w:p>
    <w:p w:rsidR="00C208BD" w:rsidRPr="003E4F3B" w:rsidRDefault="003E4F3B" w:rsidP="00181F8D">
      <w:pPr>
        <w:pStyle w:val="Title"/>
        <w:tabs>
          <w:tab w:val="left" w:pos="0"/>
          <w:tab w:val="left" w:pos="142"/>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ح</w:t>
      </w:r>
      <w:r w:rsidR="00C208BD" w:rsidRPr="003E4F3B">
        <w:rPr>
          <w:rFonts w:cs="B Nazanin" w:hint="cs"/>
          <w:b/>
          <w:bCs/>
          <w:i w:val="0"/>
          <w:iCs w:val="0"/>
          <w:color w:val="000000" w:themeColor="text1"/>
          <w:spacing w:val="-8"/>
          <w:sz w:val="24"/>
          <w:szCs w:val="24"/>
          <w:u w:val="none"/>
          <w:rtl/>
        </w:rPr>
        <w:t>: صندلي خودروها كاملاً سالم و روكش صندلي ها هميشه تميز و مرتب باشد .</w:t>
      </w:r>
    </w:p>
    <w:p w:rsidR="00C208BD" w:rsidRPr="005D1318" w:rsidRDefault="003E4F3B" w:rsidP="00CF4D4D">
      <w:pPr>
        <w:pStyle w:val="Title"/>
        <w:tabs>
          <w:tab w:val="left" w:pos="0"/>
          <w:tab w:val="left" w:pos="142"/>
        </w:tabs>
        <w:ind w:left="-142"/>
        <w:jc w:val="lowKashida"/>
        <w:rPr>
          <w:rFonts w:cs="B Nazanin"/>
          <w:b/>
          <w:bCs/>
          <w:i w:val="0"/>
          <w:iCs w:val="0"/>
          <w:sz w:val="24"/>
          <w:szCs w:val="24"/>
          <w:u w:val="none"/>
          <w:rtl/>
        </w:rPr>
      </w:pPr>
      <w:r>
        <w:rPr>
          <w:rFonts w:cs="B Nazanin" w:hint="cs"/>
          <w:b/>
          <w:bCs/>
          <w:i w:val="0"/>
          <w:iCs w:val="0"/>
          <w:color w:val="000000" w:themeColor="text1"/>
          <w:spacing w:val="-8"/>
          <w:sz w:val="24"/>
          <w:szCs w:val="24"/>
          <w:u w:val="none"/>
          <w:rtl/>
        </w:rPr>
        <w:t>ط</w:t>
      </w:r>
      <w:r w:rsidR="00C208BD" w:rsidRPr="003E4F3B">
        <w:rPr>
          <w:rFonts w:cs="B Nazanin" w:hint="cs"/>
          <w:b/>
          <w:bCs/>
          <w:i w:val="0"/>
          <w:iCs w:val="0"/>
          <w:color w:val="000000" w:themeColor="text1"/>
          <w:spacing w:val="-8"/>
          <w:sz w:val="24"/>
          <w:szCs w:val="24"/>
          <w:u w:val="none"/>
          <w:rtl/>
        </w:rPr>
        <w:t>: همه خودروها مي‌بايست داراي كارت بيمه شخص ثالث و ديه</w:t>
      </w:r>
      <w:r w:rsidR="00C208BD" w:rsidRPr="005D1318">
        <w:rPr>
          <w:rFonts w:cs="B Nazanin" w:hint="cs"/>
          <w:b/>
          <w:bCs/>
          <w:i w:val="0"/>
          <w:iCs w:val="0"/>
          <w:sz w:val="24"/>
          <w:szCs w:val="24"/>
          <w:u w:val="none"/>
          <w:rtl/>
        </w:rPr>
        <w:t xml:space="preserve"> سرنشين </w:t>
      </w:r>
      <w:r w:rsidR="00CA517E" w:rsidRPr="005D1318">
        <w:rPr>
          <w:rFonts w:cs="B Nazanin" w:hint="cs"/>
          <w:b/>
          <w:bCs/>
          <w:i w:val="0"/>
          <w:iCs w:val="0"/>
          <w:sz w:val="24"/>
          <w:szCs w:val="24"/>
          <w:u w:val="none"/>
          <w:rtl/>
        </w:rPr>
        <w:t xml:space="preserve"> با حداکثر تعهدات مالی </w:t>
      </w:r>
      <w:r w:rsidR="00C208BD" w:rsidRPr="005D1318">
        <w:rPr>
          <w:rFonts w:cs="B Nazanin" w:hint="cs"/>
          <w:b/>
          <w:bCs/>
          <w:i w:val="0"/>
          <w:iCs w:val="0"/>
          <w:sz w:val="24"/>
          <w:szCs w:val="24"/>
          <w:u w:val="none"/>
          <w:rtl/>
        </w:rPr>
        <w:t>باشند.</w:t>
      </w:r>
    </w:p>
    <w:p w:rsidR="00A52A28" w:rsidRPr="005D1318" w:rsidRDefault="003E4F3B" w:rsidP="00181F8D">
      <w:pPr>
        <w:pStyle w:val="Title"/>
        <w:tabs>
          <w:tab w:val="left" w:pos="0"/>
          <w:tab w:val="left" w:pos="142"/>
        </w:tabs>
        <w:ind w:left="-142"/>
        <w:jc w:val="lowKashida"/>
        <w:rPr>
          <w:rFonts w:cs="B Nazanin"/>
          <w:b/>
          <w:bCs/>
          <w:i w:val="0"/>
          <w:iCs w:val="0"/>
          <w:sz w:val="24"/>
          <w:szCs w:val="24"/>
          <w:u w:val="none"/>
          <w:rtl/>
        </w:rPr>
      </w:pPr>
      <w:r>
        <w:rPr>
          <w:rFonts w:cs="B Nazanin" w:hint="cs"/>
          <w:b/>
          <w:bCs/>
          <w:i w:val="0"/>
          <w:iCs w:val="0"/>
          <w:sz w:val="24"/>
          <w:szCs w:val="24"/>
          <w:u w:val="none"/>
          <w:rtl/>
        </w:rPr>
        <w:t>ی</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w:t>
      </w:r>
      <w:r w:rsidR="003F2855">
        <w:rPr>
          <w:rFonts w:cs="B Nazanin" w:hint="cs"/>
          <w:b/>
          <w:bCs/>
          <w:i w:val="0"/>
          <w:iCs w:val="0"/>
          <w:sz w:val="24"/>
          <w:szCs w:val="24"/>
          <w:u w:val="none"/>
          <w:rtl/>
        </w:rPr>
        <w:t xml:space="preserve">ً </w:t>
      </w:r>
      <w:r w:rsidR="00A52A28" w:rsidRPr="00A74E78">
        <w:rPr>
          <w:rFonts w:cs="B Nazanin" w:hint="cs"/>
          <w:b/>
          <w:bCs/>
          <w:i w:val="0"/>
          <w:iCs w:val="0"/>
          <w:sz w:val="24"/>
          <w:szCs w:val="24"/>
          <w:u w:val="none"/>
          <w:rtl/>
        </w:rPr>
        <w:t>باید مجهز به تجهیزات ایمنی از قبیل زنجیر چرخ ،کپسول آتش نشانی و...باشند.</w:t>
      </w:r>
    </w:p>
    <w:p w:rsidR="00C208BD" w:rsidRPr="005D1318" w:rsidRDefault="003E4F3B" w:rsidP="00C86604">
      <w:pPr>
        <w:pStyle w:val="Title"/>
        <w:tabs>
          <w:tab w:val="left" w:pos="0"/>
          <w:tab w:val="left" w:pos="142"/>
        </w:tabs>
        <w:ind w:left="-142"/>
        <w:jc w:val="lowKashida"/>
        <w:rPr>
          <w:rFonts w:cs="B Nazanin"/>
          <w:b/>
          <w:bCs/>
          <w:i w:val="0"/>
          <w:iCs w:val="0"/>
          <w:sz w:val="24"/>
          <w:szCs w:val="24"/>
          <w:u w:val="none"/>
          <w:rtl/>
        </w:rPr>
      </w:pPr>
      <w:r>
        <w:rPr>
          <w:rFonts w:cs="B Nazanin" w:hint="cs"/>
          <w:b/>
          <w:bCs/>
          <w:i w:val="0"/>
          <w:iCs w:val="0"/>
          <w:sz w:val="24"/>
          <w:szCs w:val="24"/>
          <w:u w:val="none"/>
          <w:rtl/>
        </w:rPr>
        <w:t>ک</w:t>
      </w:r>
      <w:r w:rsidR="00C208BD" w:rsidRPr="005D1318">
        <w:rPr>
          <w:rFonts w:cs="B Nazanin" w:hint="cs"/>
          <w:b/>
          <w:bCs/>
          <w:i w:val="0"/>
          <w:iCs w:val="0"/>
          <w:sz w:val="24"/>
          <w:szCs w:val="24"/>
          <w:u w:val="none"/>
          <w:rtl/>
        </w:rPr>
        <w:t xml:space="preserve">: نماينده پيمانكار بايد هر روز طبق ساعات درخواستي كارفرما در </w:t>
      </w:r>
      <w:r w:rsidR="005E0D93" w:rsidRPr="005D1318">
        <w:rPr>
          <w:rFonts w:cs="B Nazanin" w:hint="cs"/>
          <w:b/>
          <w:bCs/>
          <w:i w:val="0"/>
          <w:iCs w:val="0"/>
          <w:sz w:val="24"/>
          <w:szCs w:val="24"/>
          <w:u w:val="none"/>
          <w:rtl/>
        </w:rPr>
        <w:t>مرکز</w:t>
      </w:r>
      <w:r w:rsidR="00C208BD" w:rsidRPr="005D1318">
        <w:rPr>
          <w:rFonts w:cs="B Nazanin" w:hint="cs"/>
          <w:b/>
          <w:bCs/>
          <w:i w:val="0"/>
          <w:iCs w:val="0"/>
          <w:sz w:val="24"/>
          <w:szCs w:val="24"/>
          <w:u w:val="none"/>
          <w:rtl/>
        </w:rPr>
        <w:t xml:space="preserve"> حضور  داشته باشد.</w:t>
      </w:r>
    </w:p>
    <w:p w:rsidR="00C208BD" w:rsidRPr="005D1318" w:rsidRDefault="003E4F3B" w:rsidP="005D1318">
      <w:pPr>
        <w:pStyle w:val="Title"/>
        <w:tabs>
          <w:tab w:val="left" w:pos="0"/>
          <w:tab w:val="left" w:pos="142"/>
        </w:tabs>
        <w:ind w:left="-142"/>
        <w:jc w:val="lowKashida"/>
        <w:rPr>
          <w:rFonts w:cs="B Nazanin"/>
          <w:b/>
          <w:bCs/>
          <w:i w:val="0"/>
          <w:iCs w:val="0"/>
          <w:sz w:val="24"/>
          <w:szCs w:val="24"/>
          <w:u w:val="none"/>
          <w:rtl/>
        </w:rPr>
      </w:pPr>
      <w:r>
        <w:rPr>
          <w:rFonts w:cs="B Nazanin" w:hint="cs"/>
          <w:b/>
          <w:bCs/>
          <w:i w:val="0"/>
          <w:iCs w:val="0"/>
          <w:sz w:val="24"/>
          <w:szCs w:val="24"/>
          <w:u w:val="none"/>
          <w:rtl/>
        </w:rPr>
        <w:t>ل</w:t>
      </w:r>
      <w:r w:rsidR="00C208BD" w:rsidRPr="005D1318">
        <w:rPr>
          <w:rFonts w:cs="B Nazanin" w:hint="cs"/>
          <w:b/>
          <w:bCs/>
          <w:i w:val="0"/>
          <w:iCs w:val="0"/>
          <w:sz w:val="24"/>
          <w:szCs w:val="24"/>
          <w:u w:val="none"/>
          <w:rtl/>
        </w:rPr>
        <w:t xml:space="preserve">: </w:t>
      </w:r>
      <w:r w:rsidR="005D1318" w:rsidRPr="005D1318">
        <w:rPr>
          <w:rFonts w:cs="B Nazanin" w:hint="cs"/>
          <w:b/>
          <w:bCs/>
          <w:i w:val="0"/>
          <w:iCs w:val="0"/>
          <w:sz w:val="24"/>
          <w:szCs w:val="24"/>
          <w:u w:val="none"/>
          <w:rtl/>
        </w:rPr>
        <w:t xml:space="preserve">نسبت به سلامت جسمی راننده و عدم اعتیاد وی به مواد مخدر </w:t>
      </w:r>
      <w:r w:rsidR="005D1318">
        <w:rPr>
          <w:rFonts w:cs="B Nazanin" w:hint="cs"/>
          <w:b/>
          <w:bCs/>
          <w:i w:val="0"/>
          <w:iCs w:val="0"/>
          <w:sz w:val="24"/>
          <w:szCs w:val="24"/>
          <w:u w:val="none"/>
          <w:rtl/>
        </w:rPr>
        <w:t xml:space="preserve">و </w:t>
      </w:r>
      <w:r w:rsidR="005D1318" w:rsidRPr="005D1318">
        <w:rPr>
          <w:rFonts w:cs="B Nazanin" w:hint="cs"/>
          <w:b/>
          <w:bCs/>
          <w:i w:val="0"/>
          <w:iCs w:val="0"/>
          <w:sz w:val="24"/>
          <w:szCs w:val="24"/>
          <w:u w:val="none"/>
          <w:rtl/>
        </w:rPr>
        <w:t xml:space="preserve">مسکرات و روانگردان و ... اطمینان حاصل گردد و همچنین رانندگان می بایست دارای گواهی عدم سوء پیشینه و عدم اعتیاد باشند </w:t>
      </w:r>
      <w:r w:rsidR="00C208BD" w:rsidRPr="005D1318">
        <w:rPr>
          <w:rFonts w:cs="B Nazanin" w:hint="cs"/>
          <w:b/>
          <w:bCs/>
          <w:i w:val="0"/>
          <w:iCs w:val="0"/>
          <w:sz w:val="24"/>
          <w:szCs w:val="24"/>
          <w:u w:val="none"/>
          <w:rtl/>
        </w:rPr>
        <w:t xml:space="preserve"> .</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z w:val="24"/>
          <w:szCs w:val="24"/>
          <w:u w:val="none"/>
          <w:rtl/>
        </w:rPr>
        <w:t>3-</w:t>
      </w:r>
      <w:r w:rsidR="00C208BD" w:rsidRPr="005D1318">
        <w:rPr>
          <w:rFonts w:cs="B Nazanin" w:hint="cs"/>
          <w:b/>
          <w:bCs/>
          <w:i w:val="0"/>
          <w:iCs w:val="0"/>
          <w:sz w:val="24"/>
          <w:szCs w:val="24"/>
          <w:u w:val="none"/>
          <w:rtl/>
        </w:rPr>
        <w:t>كليه خودروها مي بايست</w:t>
      </w:r>
      <w:r w:rsidR="00C208BD">
        <w:rPr>
          <w:rFonts w:cs="B Nazanin" w:hint="cs"/>
          <w:b/>
          <w:bCs/>
          <w:i w:val="0"/>
          <w:iCs w:val="0"/>
          <w:spacing w:val="-8"/>
          <w:sz w:val="24"/>
          <w:szCs w:val="24"/>
          <w:u w:val="none"/>
          <w:rtl/>
        </w:rPr>
        <w:t xml:space="preserve"> رأس ساعت مقرر در مبادي تعيين شده حاضر باشند وچنانچه به هرعلتي خودرویی رأس ساعت تعيين شده در مبداء حركت حاضر نشود ، </w:t>
      </w:r>
      <w:r w:rsidR="009E6BAD">
        <w:rPr>
          <w:rFonts w:cs="B Nazanin" w:hint="cs"/>
          <w:b/>
          <w:bCs/>
          <w:i w:val="0"/>
          <w:iCs w:val="0"/>
          <w:spacing w:val="-8"/>
          <w:sz w:val="24"/>
          <w:szCs w:val="24"/>
          <w:u w:val="none"/>
          <w:rtl/>
        </w:rPr>
        <w:t>مینی بوس</w:t>
      </w:r>
      <w:r w:rsidR="005E0D93">
        <w:rPr>
          <w:rFonts w:cs="B Nazanin" w:hint="cs"/>
          <w:b/>
          <w:bCs/>
          <w:i w:val="0"/>
          <w:iCs w:val="0"/>
          <w:spacing w:val="-8"/>
          <w:sz w:val="24"/>
          <w:szCs w:val="24"/>
          <w:u w:val="none"/>
          <w:rtl/>
        </w:rPr>
        <w:t xml:space="preserve"> یا ون </w:t>
      </w:r>
      <w:r w:rsidR="009E6BAD">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E422EE">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 xml:space="preserve"> </w:t>
      </w: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4 كارفرما مجاز مي باشد به ازاي</w:t>
      </w:r>
      <w:r w:rsidR="00E422EE">
        <w:rPr>
          <w:rFonts w:cs="B Nazanin" w:hint="cs"/>
          <w:b/>
          <w:bCs/>
          <w:i w:val="0"/>
          <w:iCs w:val="0"/>
          <w:spacing w:val="-8"/>
          <w:sz w:val="24"/>
          <w:szCs w:val="24"/>
          <w:u w:val="none"/>
          <w:rtl/>
        </w:rPr>
        <w:t xml:space="preserve"> </w:t>
      </w:r>
      <w:r>
        <w:rPr>
          <w:rFonts w:cs="B Nazanin" w:hint="cs"/>
          <w:b/>
          <w:bCs/>
          <w:i w:val="0"/>
          <w:iCs w:val="0"/>
          <w:spacing w:val="-8"/>
          <w:sz w:val="24"/>
          <w:szCs w:val="24"/>
          <w:u w:val="none"/>
          <w:rtl/>
        </w:rPr>
        <w:t>هر مورد گزارش ، به ميزان مبلغ يك نيمراه از حق الزحمه دريافتي كسر نموده و تأمين</w:t>
      </w:r>
      <w:r w:rsidR="00E422EE">
        <w:rPr>
          <w:rFonts w:cs="B Nazanin" w:hint="cs"/>
          <w:b/>
          <w:bCs/>
          <w:i w:val="0"/>
          <w:iCs w:val="0"/>
          <w:spacing w:val="-8"/>
          <w:sz w:val="24"/>
          <w:szCs w:val="24"/>
          <w:u w:val="none"/>
          <w:rtl/>
        </w:rPr>
        <w:t xml:space="preserve"> </w:t>
      </w:r>
      <w:r>
        <w:rPr>
          <w:rFonts w:cs="B Nazanin" w:hint="cs"/>
          <w:b/>
          <w:bCs/>
          <w:i w:val="0"/>
          <w:iCs w:val="0"/>
          <w:spacing w:val="-8"/>
          <w:sz w:val="24"/>
          <w:szCs w:val="24"/>
          <w:u w:val="none"/>
          <w:rtl/>
        </w:rPr>
        <w:t>كرايه پرداختي سرنشينان سرويس مذكو</w:t>
      </w:r>
      <w:r w:rsidR="00445342">
        <w:rPr>
          <w:rFonts w:cs="B Nazanin" w:hint="cs"/>
          <w:b/>
          <w:bCs/>
          <w:i w:val="0"/>
          <w:iCs w:val="0"/>
          <w:spacing w:val="-8"/>
          <w:sz w:val="24"/>
          <w:szCs w:val="24"/>
          <w:u w:val="none"/>
          <w:rtl/>
        </w:rPr>
        <w:t>ر نيز بعهده پيمانكار خواهد بود و در صورت تکرار بیش از 2 مورد از مبلغ کل آن مسیر % 20  کسر خواهد شد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4- رانندگان سرويس‌ها در طول مدت سرويس دهي حق استفاده از ضبط صوت و </w:t>
      </w:r>
      <w:r>
        <w:rPr>
          <w:rFonts w:cs="B Nazanin"/>
          <w:b/>
          <w:bCs/>
          <w:i w:val="0"/>
          <w:iCs w:val="0"/>
          <w:spacing w:val="-8"/>
          <w:sz w:val="24"/>
          <w:szCs w:val="24"/>
          <w:u w:val="none"/>
        </w:rPr>
        <w:t>CD</w:t>
      </w:r>
      <w:r>
        <w:rPr>
          <w:rFonts w:cs="B Nazanin" w:hint="cs"/>
          <w:b/>
          <w:bCs/>
          <w:i w:val="0"/>
          <w:iCs w:val="0"/>
          <w:spacing w:val="-8"/>
          <w:sz w:val="24"/>
          <w:szCs w:val="24"/>
          <w:u w:val="none"/>
          <w:rtl/>
        </w:rPr>
        <w:t xml:space="preserve"> اعم از مجاز و غيرمجاز را ندارند.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5D1318" w:rsidRPr="005D1318">
        <w:rPr>
          <w:rFonts w:cs="B Nazanin" w:hint="cs"/>
          <w:b/>
          <w:bCs/>
          <w:i w:val="0"/>
          <w:iCs w:val="0"/>
          <w:spacing w:val="-8"/>
          <w:sz w:val="24"/>
          <w:szCs w:val="24"/>
          <w:u w:val="none"/>
          <w:rtl/>
        </w:rPr>
        <w:t xml:space="preserve"> حداقل سن رانندگان 23 و حداکثر 65 سال باشد و</w:t>
      </w:r>
      <w:r>
        <w:rPr>
          <w:rFonts w:cs="B Nazanin" w:hint="cs"/>
          <w:b/>
          <w:bCs/>
          <w:i w:val="0"/>
          <w:iCs w:val="0"/>
          <w:spacing w:val="-8"/>
          <w:sz w:val="24"/>
          <w:szCs w:val="24"/>
          <w:u w:val="none"/>
          <w:rtl/>
        </w:rPr>
        <w:t xml:space="preserve"> رانندگان سرويس‌ها مي‌بايست از كشيدن سيگار در داخل خودرو در مدت زمان ارائه خدمت خودداري نمايند.</w:t>
      </w:r>
    </w:p>
    <w:p w:rsidR="00C208BD" w:rsidRDefault="00C208BD" w:rsidP="00E807F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پارکینگ </w:t>
      </w:r>
      <w:r w:rsidR="00E807F8">
        <w:rPr>
          <w:rFonts w:cs="B Nazanin" w:hint="cs"/>
          <w:b/>
          <w:bCs/>
          <w:i w:val="0"/>
          <w:iCs w:val="0"/>
          <w:spacing w:val="-8"/>
          <w:sz w:val="24"/>
          <w:szCs w:val="24"/>
          <w:u w:val="none"/>
          <w:rtl/>
        </w:rPr>
        <w:t>شبکه</w:t>
      </w:r>
      <w:r>
        <w:rPr>
          <w:rFonts w:cs="B Nazanin" w:hint="cs"/>
          <w:b/>
          <w:bCs/>
          <w:i w:val="0"/>
          <w:iCs w:val="0"/>
          <w:spacing w:val="-8"/>
          <w:sz w:val="24"/>
          <w:szCs w:val="24"/>
          <w:u w:val="none"/>
          <w:rtl/>
        </w:rPr>
        <w:t xml:space="preserve"> به منظور بازدید مناقصه گزار ارائه نماید.</w:t>
      </w:r>
    </w:p>
    <w:p w:rsidR="00C208BD" w:rsidRDefault="00CD2AE1" w:rsidP="00CD2AE1">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7-</w:t>
      </w:r>
      <w:r w:rsidR="00C208BD">
        <w:rPr>
          <w:rFonts w:cs="B Nazanin" w:hint="cs"/>
          <w:b/>
          <w:spacing w:val="-8"/>
          <w:szCs w:val="24"/>
          <w:rtl/>
          <w:lang w:bidi="ar-SA"/>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CD2AE1" w:rsidP="00CD2AE1">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9-</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Default="00CD2AE1" w:rsidP="00CD2AE1">
      <w:pPr>
        <w:pStyle w:val="Title"/>
        <w:tabs>
          <w:tab w:val="left" w:pos="0"/>
          <w:tab w:val="left" w:pos="142"/>
        </w:tabs>
        <w:ind w:left="-142"/>
        <w:jc w:val="lowKashida"/>
        <w:rPr>
          <w:rFonts w:cs="B Nazanin"/>
          <w:b/>
          <w:bCs/>
          <w:color w:val="C00000"/>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w:t>
      </w:r>
      <w:r w:rsidR="00460749">
        <w:rPr>
          <w:rFonts w:cs="B Nazanin" w:hint="cs"/>
          <w:b/>
          <w:bCs/>
          <w:i w:val="0"/>
          <w:iCs w:val="0"/>
          <w:spacing w:val="-8"/>
          <w:sz w:val="24"/>
          <w:szCs w:val="24"/>
          <w:rtl/>
        </w:rPr>
        <w:t>7</w:t>
      </w:r>
      <w:r w:rsidR="00C208BD">
        <w:rPr>
          <w:rFonts w:cs="B Nazanin" w:hint="cs"/>
          <w:b/>
          <w:bCs/>
          <w:i w:val="0"/>
          <w:iCs w:val="0"/>
          <w:spacing w:val="-8"/>
          <w:sz w:val="24"/>
          <w:szCs w:val="24"/>
          <w:u w:val="none"/>
          <w:rtl/>
        </w:rPr>
        <w:t xml:space="preserve"> صبح لغايت </w:t>
      </w:r>
      <w:r w:rsidR="004A32CF" w:rsidRPr="004A32CF">
        <w:rPr>
          <w:rFonts w:cs="B Nazanin" w:hint="cs"/>
          <w:b/>
          <w:bCs/>
          <w:i w:val="0"/>
          <w:iCs w:val="0"/>
          <w:spacing w:val="-8"/>
          <w:sz w:val="24"/>
          <w:szCs w:val="24"/>
          <w:rtl/>
        </w:rPr>
        <w:t>9</w:t>
      </w:r>
      <w:r w:rsidR="00AD7741">
        <w:rPr>
          <w:rFonts w:cs="B Nazanin" w:hint="cs"/>
          <w:b/>
          <w:bCs/>
          <w:i w:val="0"/>
          <w:iCs w:val="0"/>
          <w:spacing w:val="-8"/>
          <w:sz w:val="24"/>
          <w:szCs w:val="24"/>
          <w:u w:val="none"/>
          <w:rtl/>
        </w:rPr>
        <w:t xml:space="preserve"> و از ساعت  </w:t>
      </w:r>
      <w:r w:rsidR="006843F5">
        <w:rPr>
          <w:rFonts w:cs="B Nazanin" w:hint="cs"/>
          <w:b/>
          <w:bCs/>
          <w:i w:val="0"/>
          <w:iCs w:val="0"/>
          <w:spacing w:val="-8"/>
          <w:sz w:val="24"/>
          <w:szCs w:val="24"/>
          <w:u w:val="none"/>
          <w:rtl/>
        </w:rPr>
        <w:t>13</w:t>
      </w:r>
      <w:r w:rsidR="00AD7741">
        <w:rPr>
          <w:rFonts w:cs="B Nazanin" w:hint="cs"/>
          <w:b/>
          <w:bCs/>
          <w:i w:val="0"/>
          <w:iCs w:val="0"/>
          <w:spacing w:val="-8"/>
          <w:sz w:val="24"/>
          <w:szCs w:val="24"/>
          <w:u w:val="none"/>
          <w:rtl/>
        </w:rPr>
        <w:t>:30 الی</w:t>
      </w:r>
      <w:r w:rsidR="004A32CF">
        <w:rPr>
          <w:rFonts w:cs="B Nazanin" w:hint="cs"/>
          <w:b/>
          <w:bCs/>
          <w:i w:val="0"/>
          <w:iCs w:val="0"/>
          <w:spacing w:val="-8"/>
          <w:sz w:val="24"/>
          <w:szCs w:val="24"/>
          <w:u w:val="none"/>
          <w:rtl/>
        </w:rPr>
        <w:t>16</w:t>
      </w:r>
      <w:r w:rsidR="00AD7741">
        <w:rPr>
          <w:rFonts w:cs="B Nazanin" w:hint="cs"/>
          <w:b/>
          <w:bCs/>
          <w:i w:val="0"/>
          <w:iCs w:val="0"/>
          <w:spacing w:val="-8"/>
          <w:sz w:val="24"/>
          <w:szCs w:val="24"/>
          <w:u w:val="none"/>
          <w:rtl/>
        </w:rPr>
        <w:t xml:space="preserve">:30 </w:t>
      </w:r>
      <w:r w:rsidR="00C208BD">
        <w:rPr>
          <w:rFonts w:cs="B Nazanin" w:hint="cs"/>
          <w:b/>
          <w:bCs/>
          <w:i w:val="0"/>
          <w:iCs w:val="0"/>
          <w:spacing w:val="-8"/>
          <w:sz w:val="24"/>
          <w:szCs w:val="24"/>
          <w:u w:val="none"/>
          <w:rtl/>
        </w:rPr>
        <w:t xml:space="preserve">در </w:t>
      </w:r>
      <w:r w:rsidR="004A32CF">
        <w:rPr>
          <w:rFonts w:cs="B Nazanin" w:hint="cs"/>
          <w:b/>
          <w:bCs/>
          <w:i w:val="0"/>
          <w:iCs w:val="0"/>
          <w:color w:val="000000" w:themeColor="text1"/>
          <w:spacing w:val="-8"/>
          <w:szCs w:val="24"/>
          <w:u w:val="none"/>
          <w:rtl/>
        </w:rPr>
        <w:t>مرکز</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FB7AF6">
        <w:rPr>
          <w:rFonts w:cs="B Nazanin" w:hint="cs"/>
          <w:b/>
          <w:bCs/>
          <w:i w:val="0"/>
          <w:iCs w:val="0"/>
          <w:spacing w:val="-8"/>
          <w:sz w:val="24"/>
          <w:szCs w:val="24"/>
          <w:u w:val="none"/>
          <w:rtl/>
        </w:rPr>
        <w:t>شبکه بهداشت</w:t>
      </w:r>
      <w:r w:rsidR="00C208BD">
        <w:rPr>
          <w:rFonts w:cs="B Nazanin" w:hint="cs"/>
          <w:b/>
          <w:bCs/>
          <w:i w:val="0"/>
          <w:iCs w:val="0"/>
          <w:spacing w:val="-8"/>
          <w:sz w:val="24"/>
          <w:szCs w:val="24"/>
          <w:u w:val="none"/>
          <w:rtl/>
        </w:rPr>
        <w:t xml:space="preserve"> حضور يابد ،</w:t>
      </w:r>
      <w:r w:rsidR="00C208BD">
        <w:rPr>
          <w:rFonts w:cs="B Nazanin" w:hint="cs"/>
          <w:b/>
          <w:bCs/>
          <w:color w:val="C00000"/>
          <w:u w:val="none"/>
          <w:rtl/>
        </w:rPr>
        <w:t xml:space="preserve"> در غیر اینصورت بابت هرروز غیبت نماینده پیمانکارمبلغ000/2</w:t>
      </w:r>
      <w:r w:rsidR="00964C1C">
        <w:rPr>
          <w:rFonts w:cs="B Nazanin" w:hint="cs"/>
          <w:b/>
          <w:bCs/>
          <w:color w:val="C00000"/>
          <w:u w:val="none"/>
          <w:rtl/>
        </w:rPr>
        <w:t>0</w:t>
      </w:r>
      <w:r w:rsidR="00C208BD">
        <w:rPr>
          <w:rFonts w:cs="B Nazanin" w:hint="cs"/>
          <w:b/>
          <w:bCs/>
          <w:color w:val="C00000"/>
          <w:u w:val="none"/>
          <w:rtl/>
        </w:rPr>
        <w:t>00 ریال از صورتحساب ارسالی پیمانکار بابت جریمه کسر خواهد شد.</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E5FDF">
        <w:rPr>
          <w:rFonts w:cs="B Nazanin" w:hint="cs"/>
          <w:b/>
          <w:bCs/>
          <w:i w:val="0"/>
          <w:iCs w:val="0"/>
          <w:spacing w:val="-8"/>
          <w:sz w:val="24"/>
          <w:szCs w:val="24"/>
          <w:u w:val="none"/>
          <w:rtl/>
        </w:rPr>
        <w:t xml:space="preserve"> </w:t>
      </w:r>
      <w:r w:rsidR="008F38F6">
        <w:rPr>
          <w:rFonts w:cs="B Nazanin" w:hint="cs"/>
          <w:b/>
          <w:bCs/>
          <w:i w:val="0"/>
          <w:iCs w:val="0"/>
          <w:spacing w:val="-8"/>
          <w:sz w:val="24"/>
          <w:szCs w:val="24"/>
          <w:u w:val="none"/>
          <w:rtl/>
        </w:rPr>
        <w:t xml:space="preserve">مینی بوس </w:t>
      </w:r>
      <w:r w:rsidR="008F01A5">
        <w:rPr>
          <w:rFonts w:cs="B Nazanin" w:hint="cs"/>
          <w:b/>
          <w:bCs/>
          <w:i w:val="0"/>
          <w:iCs w:val="0"/>
          <w:spacing w:val="-8"/>
          <w:sz w:val="24"/>
          <w:szCs w:val="24"/>
          <w:u w:val="none"/>
          <w:rtl/>
        </w:rPr>
        <w:t>ها</w:t>
      </w:r>
      <w:r w:rsidR="004A32CF">
        <w:rPr>
          <w:rFonts w:cs="B Nazanin" w:hint="cs"/>
          <w:b/>
          <w:bCs/>
          <w:i w:val="0"/>
          <w:iCs w:val="0"/>
          <w:spacing w:val="-8"/>
          <w:sz w:val="24"/>
          <w:szCs w:val="24"/>
          <w:u w:val="none"/>
          <w:rtl/>
        </w:rPr>
        <w:t xml:space="preserve"> و ون ها</w:t>
      </w:r>
      <w:r w:rsidR="008F38F6">
        <w:rPr>
          <w:rFonts w:cs="B Nazanin" w:hint="cs"/>
          <w:b/>
          <w:bCs/>
          <w:i w:val="0"/>
          <w:iCs w:val="0"/>
          <w:spacing w:val="-8"/>
          <w:sz w:val="24"/>
          <w:szCs w:val="24"/>
          <w:u w:val="none"/>
          <w:rtl/>
        </w:rPr>
        <w:t xml:space="preserve"> </w:t>
      </w:r>
      <w:r w:rsidR="00B214FE">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اقدام نمايد و پيمانكار موظف به اجراي آن خواهد بود.</w:t>
      </w:r>
    </w:p>
    <w:p w:rsidR="00C208BD" w:rsidRDefault="00CD2AE1" w:rsidP="00CD2AE1">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 تعيين و تغيير مسير و ساعت حركت سرويس‌ها ب</w:t>
      </w:r>
      <w:r w:rsidR="00F61F0A">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CD2AE1" w:rsidP="00CD2AE1">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w:t>
      </w:r>
      <w:r w:rsidR="00E558B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CD2AE1" w:rsidP="00CD2AE1">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lastRenderedPageBreak/>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7E6EDB">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7E6EDB">
        <w:rPr>
          <w:rFonts w:cs="B Nazanin" w:hint="cs"/>
          <w:b/>
          <w:bCs/>
          <w:i w:val="0"/>
          <w:iCs w:val="0"/>
          <w:sz w:val="24"/>
          <w:szCs w:val="24"/>
          <w:u w:val="none"/>
          <w:rtl/>
        </w:rPr>
        <w:t>3</w:t>
      </w:r>
      <w:r w:rsidRPr="00164004">
        <w:rPr>
          <w:rFonts w:cs="B Nazanin" w:hint="cs"/>
          <w:b/>
          <w:bCs/>
          <w:i w:val="0"/>
          <w:iCs w:val="0"/>
          <w:sz w:val="24"/>
          <w:szCs w:val="24"/>
          <w:u w:val="none"/>
          <w:rtl/>
        </w:rPr>
        <w:t xml:space="preserve"> 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rsidR="00C208BD" w:rsidRDefault="00CD2AE1" w:rsidP="007E6EDB">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w:t>
      </w:r>
      <w:r w:rsidR="007E6EDB">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w:t>
      </w:r>
      <w:r w:rsidR="0069452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 xml:space="preserve">كسرمي شود . </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CD2AE1" w:rsidP="00CD2AE1">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 xml:space="preserve">تهيه كارت سوخت و تأمين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4066A5" w:rsidRDefault="004066A5" w:rsidP="00181F8D">
      <w:pPr>
        <w:pStyle w:val="Title"/>
        <w:tabs>
          <w:tab w:val="left" w:pos="0"/>
          <w:tab w:val="left" w:pos="142"/>
        </w:tabs>
        <w:ind w:left="-142"/>
        <w:jc w:val="lowKashida"/>
        <w:rPr>
          <w:rFonts w:cs="B Nazanin"/>
          <w:b/>
          <w:bCs/>
          <w:i w:val="0"/>
          <w:iCs w:val="0"/>
          <w:spacing w:val="-8"/>
          <w:sz w:val="24"/>
          <w:szCs w:val="24"/>
          <w:rtl/>
        </w:rPr>
      </w:pPr>
    </w:p>
    <w:p w:rsidR="00C208BD" w:rsidRPr="00A42D8A" w:rsidRDefault="00C208BD" w:rsidP="00181F8D">
      <w:pPr>
        <w:pStyle w:val="Title"/>
        <w:tabs>
          <w:tab w:val="left" w:pos="0"/>
          <w:tab w:val="left" w:pos="142"/>
          <w:tab w:val="num" w:pos="595"/>
        </w:tabs>
        <w:ind w:left="-142"/>
        <w:jc w:val="lowKashida"/>
        <w:rPr>
          <w:rFonts w:cs="B Nazanin"/>
          <w:b/>
          <w:bCs/>
          <w:i w:val="0"/>
          <w:iCs w:val="0"/>
          <w:rtl/>
        </w:rPr>
      </w:pPr>
    </w:p>
    <w:sectPr w:rsidR="00C208BD" w:rsidRPr="00A42D8A" w:rsidSect="00181F8D">
      <w:headerReference w:type="default" r:id="rId8"/>
      <w:footerReference w:type="even" r:id="rId9"/>
      <w:footerReference w:type="default" r:id="rId10"/>
      <w:endnotePr>
        <w:numFmt w:val="lowerLetter"/>
      </w:endnotePr>
      <w:pgSz w:w="11907" w:h="16840" w:code="9"/>
      <w:pgMar w:top="1843" w:right="992" w:bottom="851" w:left="993" w:header="567" w:footer="624"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316" w:rsidRDefault="003A2316" w:rsidP="00E1460D">
      <w:r>
        <w:separator/>
      </w:r>
    </w:p>
  </w:endnote>
  <w:endnote w:type="continuationSeparator" w:id="0">
    <w:p w:rsidR="003A2316" w:rsidRDefault="003A2316"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DD49F3"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632072" w:rsidP="009314A3">
    <w:pPr>
      <w:pStyle w:val="Footer"/>
      <w:jc w:val="center"/>
    </w:pPr>
  </w:p>
  <w:p w:rsidR="00D404C6" w:rsidRDefault="00D404C6" w:rsidP="009314A3">
    <w:pPr>
      <w:pStyle w:val="Footer"/>
      <w:bidi/>
      <w:jc w:val="center"/>
      <w:rPr>
        <w:rFonts w:ascii="IranNastaliq" w:hAnsi="IranNastaliq" w:cs="B Titr"/>
      </w:rPr>
    </w:pPr>
    <w:r>
      <w:rPr>
        <w:rFonts w:ascii="IPT Titr" w:hAnsi="IPT Titr" w:cs="B Titr" w:hint="cs"/>
        <w:sz w:val="20"/>
        <w:rtl/>
      </w:rPr>
      <w:t>نماینده کارفرما</w:t>
    </w:r>
    <w:r>
      <w:rPr>
        <w:rFonts w:cs="B Titr" w:hint="cs"/>
        <w:szCs w:val="24"/>
        <w:rtl/>
      </w:rPr>
      <w:t xml:space="preserve">                                                                </w:t>
    </w:r>
    <w:r>
      <w:rPr>
        <w:rFonts w:ascii="IranNastaliq" w:hAnsi="IranNastaliq" w:cs="B Titr" w:hint="cs"/>
        <w:rtl/>
      </w:rPr>
      <w:t>شماره صفحه ....                                                           قرائت شد و مورد قبول است</w:t>
    </w:r>
  </w:p>
  <w:p w:rsidR="00D404C6" w:rsidRDefault="009314A3" w:rsidP="009314A3">
    <w:pPr>
      <w:pStyle w:val="Footer"/>
      <w:bidi/>
      <w:rPr>
        <w:rFonts w:ascii="IranNastaliq" w:hAnsi="IranNastaliq" w:cs="IranNastaliq"/>
      </w:rPr>
    </w:pPr>
    <w:r>
      <w:rPr>
        <w:rFonts w:ascii="IPT Titr" w:hAnsi="IPT Titr" w:cs="B Titr" w:hint="cs"/>
        <w:sz w:val="20"/>
        <w:rtl/>
      </w:rPr>
      <w:t xml:space="preserve">      </w:t>
    </w:r>
    <w:r w:rsidR="00D404C6">
      <w:rPr>
        <w:rFonts w:ascii="IPT Titr" w:hAnsi="IPT Titr" w:cs="B Titr" w:hint="cs"/>
        <w:sz w:val="20"/>
        <w:rtl/>
      </w:rPr>
      <w:t>تأیید و محل امضا</w:t>
    </w:r>
    <w:r w:rsidR="00D404C6">
      <w:rPr>
        <w:rFonts w:ascii="IranNastaliq" w:hAnsi="IranNastaliq" w:cs="B Titr" w:hint="cs"/>
        <w:rtl/>
      </w:rPr>
      <w:t xml:space="preserve">                                                                                                                                                                     محل مهر و امضای شرکت</w:t>
    </w:r>
  </w:p>
  <w:p w:rsidR="00D404C6" w:rsidRDefault="00D404C6" w:rsidP="009314A3">
    <w:pPr>
      <w:pStyle w:val="Footer"/>
      <w:tabs>
        <w:tab w:val="left" w:pos="4394"/>
      </w:tabs>
      <w:bidi/>
      <w:jc w:val="center"/>
      <w:rPr>
        <w:rFonts w:ascii="Calibri" w:hAnsi="Calibri" w:cs="Arial"/>
        <w:sz w:val="28"/>
        <w:szCs w:val="28"/>
      </w:rPr>
    </w:pPr>
    <w:r>
      <w:rPr>
        <w:rFonts w:ascii="IranNastaliq" w:hAnsi="IranNastaliq" w:cs="IranNastaliq"/>
        <w:sz w:val="28"/>
        <w:szCs w:val="28"/>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316" w:rsidRDefault="003A2316" w:rsidP="00E1460D">
      <w:r>
        <w:separator/>
      </w:r>
    </w:p>
  </w:footnote>
  <w:footnote w:type="continuationSeparator" w:id="0">
    <w:p w:rsidR="003A2316" w:rsidRDefault="003A2316"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CD610C">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-531495</wp:posOffset>
              </wp:positionH>
              <wp:positionV relativeFrom="paragraph">
                <wp:posOffset>-208280</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D610C" w:rsidRDefault="00CD610C" w:rsidP="00CD610C">
                            <w:pPr>
                              <w:pStyle w:val="NormalWeb"/>
                              <w:bidi/>
                              <w:spacing w:before="0" w:beforeAutospacing="0" w:after="0" w:afterAutospacing="0"/>
                              <w:jc w:val="center"/>
                            </w:pPr>
                            <w:r w:rsidRPr="00CD61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CD610C" w:rsidRDefault="00CD610C" w:rsidP="00CD610C">
                            <w:pPr>
                              <w:pStyle w:val="NormalWeb"/>
                              <w:bidi/>
                              <w:spacing w:before="0" w:beforeAutospacing="0" w:after="0" w:afterAutospacing="0"/>
                              <w:jc w:val="center"/>
                            </w:pPr>
                            <w:r w:rsidRPr="00CD61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CD610C" w:rsidRDefault="00CD610C" w:rsidP="00CD610C">
                            <w:pPr>
                              <w:pStyle w:val="NormalWeb"/>
                              <w:bidi/>
                              <w:spacing w:before="0" w:beforeAutospacing="0" w:after="0" w:afterAutospacing="0"/>
                              <w:jc w:val="center"/>
                            </w:pPr>
                            <w:r w:rsidRPr="00CD61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41.85pt;margin-top:-16.4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wojf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NyGMS6Ie3Ohl9MUSDznPD+u5u1bsPW7APmy0d41dL15G/an7tXK8dt+rgl&#10;1+tqLHCaQsgWUlQdwGxTpZJwt/3AZdMVBQW335b2fZM+lhA9XGYdQHn2KwRVJV5j4ZDGhpZ4IM7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">
              <v:group id="Group 11" o:spid="_x0000_s1027" style="position:absolute;left:354;top:91;width:10894;height:1617" coordorigin="681,228" coordsize="10894,1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r2sfDAAAA2gAAAA8AAABkcnMvZG93bnJldi54bWxEj09rwkAUxO8Fv8PyBG91UwVbUlepomDw&#10;VJXm+si+JiHZtyG75s+3d4VCj8PM/IZZbwdTi45aV1pW8DaPQBBnVpecK7hdj68fIJxH1lhbJgUj&#10;OdhuJi9rjLXt+Zu6i89FgLCLUUHhfRNL6bKCDLq5bYiD92tbgz7INpe6xT7ATS0XUbSSBksOCwU2&#10;tC8oqy53o+Bw3o239Ieq/dU2aWKTQ7p8r5SaTYevTxCeBv8f/muftIIlPK+EGyA3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Wvax8MAAADaAAAADwAAAAAAAAAAAAAAAACf&#10;AgAAZHJzL2Rvd25yZXYueG1sUEsFBgAAAAAEAAQA9wAAAI8D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sMA&#10;AADaAAAADwAAAGRycy9kb3ducmV2LnhtbESPW2vCQBSE3wv+h+UIvtWNYqtG1yBCwJe2eAFfD9lj&#10;EsyeDdk1l3/vFgp9HGbmG2ab9KYSLTWutKxgNo1AEGdWl5wruF7S9xUI55E1VpZJwUAOkt3obYux&#10;th2fqD37XAQIuxgVFN7XsZQuK8igm9qaOHh32xj0QTa51A12AW4qOY+iT2mw5LBQYE2HgrLH+WkU&#10;fNivZddn0c9jeU1v3/V9PazQKzUZ9/sNCE+9/w//tY9awQJ+r4QbIH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NsMAAADaAAAADwAAAAAAAAAAAAAAAACYAgAAZHJzL2Rv&#10;d25yZXYueG1sUEsFBgAAAAAEAAQA9QAAAIgDAAAAAA==&#10;" filled="f" stroked="f" strokecolor="white">
                  <v:textbo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gQxzDAAAA2gAAAA8AAABkcnMvZG93bnJldi54bWxEj0FrwkAUhO9C/8PyCr2ZjYUWSbOKCGIv&#10;oTQq1tsj+8wGs29DdpvEf98tFHocZuYbJl9PthUD9b5xrGCRpCCIK6cbrhUcD7v5EoQPyBpbx6Tg&#10;Th7Wq4dZjpl2I3/SUIZaRAj7DBWYELpMSl8ZsugT1xFH7+p6iyHKvpa6xzHCbSuf0/RVWmw4Lhjs&#10;aGuoupXfVkHxsbHE8sK13ptzWRT3xemrUerpcdq8gQg0hf/wX/tdK3iB3yvxBsjV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mBDHMMAAADaAAAADwAAAAAAAAAAAAAAAACf&#10;AgAAZHJzL2Rvd25yZXYueG1sUEsFBgAAAAAEAAQA9wAAAI8DAAAAAA==&#10;">
                <v:imagedata r:id="rId4" o:title="N3" blacklevel="28180f"/>
              </v:shape>
              <v:shape id="WordArt 15" o:spid="_x0000_s1031" type="#_x0000_t202" style="position:absolute;left:1071;top:6472;width:9794;height:6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stroke joinstyle="round"/>
                <o:lock v:ext="edit" shapetype="t"/>
                <v:textbox style="mso-fit-shape-to-text:t">
                  <w:txbxContent>
                    <w:p w:rsidR="00CD610C" w:rsidRDefault="00CD610C" w:rsidP="00CD610C">
                      <w:pPr>
                        <w:pStyle w:val="NormalWeb"/>
                        <w:bidi/>
                        <w:spacing w:before="0" w:beforeAutospacing="0" w:after="0" w:afterAutospacing="0"/>
                        <w:jc w:val="center"/>
                      </w:pPr>
                      <w:r w:rsidRPr="00CD61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CD610C" w:rsidRDefault="00CD610C" w:rsidP="00CD610C">
                      <w:pPr>
                        <w:pStyle w:val="NormalWeb"/>
                        <w:bidi/>
                        <w:spacing w:before="0" w:beforeAutospacing="0" w:after="0" w:afterAutospacing="0"/>
                        <w:jc w:val="center"/>
                      </w:pPr>
                      <w:r w:rsidRPr="00CD61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CD610C" w:rsidRDefault="00CD610C" w:rsidP="00CD610C">
                      <w:pPr>
                        <w:pStyle w:val="NormalWeb"/>
                        <w:bidi/>
                        <w:spacing w:before="0" w:beforeAutospacing="0" w:after="0" w:afterAutospacing="0"/>
                        <w:jc w:val="center"/>
                      </w:pPr>
                      <w:r w:rsidRPr="00CD61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49A2"/>
    <w:rsid w:val="000157A1"/>
    <w:rsid w:val="00017891"/>
    <w:rsid w:val="00021066"/>
    <w:rsid w:val="000244A2"/>
    <w:rsid w:val="00024AC5"/>
    <w:rsid w:val="00035091"/>
    <w:rsid w:val="000401F4"/>
    <w:rsid w:val="0005020F"/>
    <w:rsid w:val="000548DE"/>
    <w:rsid w:val="00055917"/>
    <w:rsid w:val="000652C6"/>
    <w:rsid w:val="00067FAD"/>
    <w:rsid w:val="00074BB2"/>
    <w:rsid w:val="00075282"/>
    <w:rsid w:val="000769E6"/>
    <w:rsid w:val="00080D1B"/>
    <w:rsid w:val="0008520E"/>
    <w:rsid w:val="00087577"/>
    <w:rsid w:val="00087ECA"/>
    <w:rsid w:val="00093BF7"/>
    <w:rsid w:val="00094B92"/>
    <w:rsid w:val="00094DB4"/>
    <w:rsid w:val="000970BB"/>
    <w:rsid w:val="00097AE5"/>
    <w:rsid w:val="000A6831"/>
    <w:rsid w:val="000C2599"/>
    <w:rsid w:val="000C77D6"/>
    <w:rsid w:val="000D489D"/>
    <w:rsid w:val="000E5FDF"/>
    <w:rsid w:val="000E731F"/>
    <w:rsid w:val="000E749D"/>
    <w:rsid w:val="000E7A9C"/>
    <w:rsid w:val="000F4650"/>
    <w:rsid w:val="000F6B3D"/>
    <w:rsid w:val="000F7A58"/>
    <w:rsid w:val="00116779"/>
    <w:rsid w:val="00116E1A"/>
    <w:rsid w:val="001204BB"/>
    <w:rsid w:val="0012158E"/>
    <w:rsid w:val="001242DA"/>
    <w:rsid w:val="001252C1"/>
    <w:rsid w:val="001256CC"/>
    <w:rsid w:val="001320EB"/>
    <w:rsid w:val="00144403"/>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1F8D"/>
    <w:rsid w:val="00186EE9"/>
    <w:rsid w:val="00194108"/>
    <w:rsid w:val="001A145F"/>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EEF"/>
    <w:rsid w:val="00230FE4"/>
    <w:rsid w:val="002310AF"/>
    <w:rsid w:val="002348D4"/>
    <w:rsid w:val="00240FDB"/>
    <w:rsid w:val="002462B5"/>
    <w:rsid w:val="002526F7"/>
    <w:rsid w:val="0025611C"/>
    <w:rsid w:val="00260B9E"/>
    <w:rsid w:val="00261846"/>
    <w:rsid w:val="00262BCA"/>
    <w:rsid w:val="0026378B"/>
    <w:rsid w:val="00267200"/>
    <w:rsid w:val="00270B91"/>
    <w:rsid w:val="00274628"/>
    <w:rsid w:val="00275637"/>
    <w:rsid w:val="00276DB8"/>
    <w:rsid w:val="0028200C"/>
    <w:rsid w:val="00283904"/>
    <w:rsid w:val="002958DB"/>
    <w:rsid w:val="002A0614"/>
    <w:rsid w:val="002B3529"/>
    <w:rsid w:val="002B3DD2"/>
    <w:rsid w:val="002C739A"/>
    <w:rsid w:val="002C76D3"/>
    <w:rsid w:val="002D1188"/>
    <w:rsid w:val="002D3446"/>
    <w:rsid w:val="002D51A1"/>
    <w:rsid w:val="002D53A5"/>
    <w:rsid w:val="002F3532"/>
    <w:rsid w:val="002F5A7C"/>
    <w:rsid w:val="003100B1"/>
    <w:rsid w:val="00310A7F"/>
    <w:rsid w:val="00310C4C"/>
    <w:rsid w:val="003119EA"/>
    <w:rsid w:val="0031449D"/>
    <w:rsid w:val="00333E60"/>
    <w:rsid w:val="003402E1"/>
    <w:rsid w:val="0035009F"/>
    <w:rsid w:val="003536A6"/>
    <w:rsid w:val="003565AC"/>
    <w:rsid w:val="00362400"/>
    <w:rsid w:val="00365AC1"/>
    <w:rsid w:val="00366E3C"/>
    <w:rsid w:val="00370821"/>
    <w:rsid w:val="00372455"/>
    <w:rsid w:val="0037312A"/>
    <w:rsid w:val="003810B9"/>
    <w:rsid w:val="0038650B"/>
    <w:rsid w:val="0039444F"/>
    <w:rsid w:val="0039635B"/>
    <w:rsid w:val="003A1809"/>
    <w:rsid w:val="003A2316"/>
    <w:rsid w:val="003A69DA"/>
    <w:rsid w:val="003A6C43"/>
    <w:rsid w:val="003A7923"/>
    <w:rsid w:val="003B3429"/>
    <w:rsid w:val="003C0884"/>
    <w:rsid w:val="003C68EE"/>
    <w:rsid w:val="003D7FA5"/>
    <w:rsid w:val="003E4F3B"/>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0749"/>
    <w:rsid w:val="00461FD9"/>
    <w:rsid w:val="00466B21"/>
    <w:rsid w:val="00466C32"/>
    <w:rsid w:val="00470316"/>
    <w:rsid w:val="004710C0"/>
    <w:rsid w:val="00471DEE"/>
    <w:rsid w:val="0048401F"/>
    <w:rsid w:val="00486D7A"/>
    <w:rsid w:val="004916F9"/>
    <w:rsid w:val="00491A64"/>
    <w:rsid w:val="00497D22"/>
    <w:rsid w:val="004A14E2"/>
    <w:rsid w:val="004A32CF"/>
    <w:rsid w:val="004A4D87"/>
    <w:rsid w:val="004B0146"/>
    <w:rsid w:val="004B0D1E"/>
    <w:rsid w:val="004B3E51"/>
    <w:rsid w:val="004C2FC4"/>
    <w:rsid w:val="004C7F51"/>
    <w:rsid w:val="004D1064"/>
    <w:rsid w:val="004D1275"/>
    <w:rsid w:val="004D1EBE"/>
    <w:rsid w:val="004D3622"/>
    <w:rsid w:val="004D57C3"/>
    <w:rsid w:val="004D5970"/>
    <w:rsid w:val="004E0D65"/>
    <w:rsid w:val="004E5CFF"/>
    <w:rsid w:val="004F3153"/>
    <w:rsid w:val="004F3AD4"/>
    <w:rsid w:val="004F7593"/>
    <w:rsid w:val="00500CB4"/>
    <w:rsid w:val="00500EBF"/>
    <w:rsid w:val="005018DE"/>
    <w:rsid w:val="00502462"/>
    <w:rsid w:val="005138A7"/>
    <w:rsid w:val="00520F11"/>
    <w:rsid w:val="005266E2"/>
    <w:rsid w:val="005311E9"/>
    <w:rsid w:val="00531E54"/>
    <w:rsid w:val="00533CE9"/>
    <w:rsid w:val="00536C2D"/>
    <w:rsid w:val="00541310"/>
    <w:rsid w:val="00544F69"/>
    <w:rsid w:val="005515AC"/>
    <w:rsid w:val="00552892"/>
    <w:rsid w:val="005529D5"/>
    <w:rsid w:val="00553095"/>
    <w:rsid w:val="0057126F"/>
    <w:rsid w:val="0057156C"/>
    <w:rsid w:val="005759CB"/>
    <w:rsid w:val="00576A61"/>
    <w:rsid w:val="00583870"/>
    <w:rsid w:val="00584BF3"/>
    <w:rsid w:val="005854B8"/>
    <w:rsid w:val="00591D0A"/>
    <w:rsid w:val="00592045"/>
    <w:rsid w:val="0059274E"/>
    <w:rsid w:val="00592F96"/>
    <w:rsid w:val="00594CBE"/>
    <w:rsid w:val="005A54A3"/>
    <w:rsid w:val="005B1B37"/>
    <w:rsid w:val="005B48DE"/>
    <w:rsid w:val="005B7D8E"/>
    <w:rsid w:val="005C3ABF"/>
    <w:rsid w:val="005C746B"/>
    <w:rsid w:val="005D0786"/>
    <w:rsid w:val="005D1318"/>
    <w:rsid w:val="005D2D25"/>
    <w:rsid w:val="005E0D93"/>
    <w:rsid w:val="005E1EB3"/>
    <w:rsid w:val="005E205B"/>
    <w:rsid w:val="005E7964"/>
    <w:rsid w:val="005F2D12"/>
    <w:rsid w:val="00600691"/>
    <w:rsid w:val="00610E51"/>
    <w:rsid w:val="006170CF"/>
    <w:rsid w:val="00622787"/>
    <w:rsid w:val="00632072"/>
    <w:rsid w:val="00633691"/>
    <w:rsid w:val="006437AF"/>
    <w:rsid w:val="0065254E"/>
    <w:rsid w:val="00656CAB"/>
    <w:rsid w:val="006619C1"/>
    <w:rsid w:val="00680C54"/>
    <w:rsid w:val="00680CFE"/>
    <w:rsid w:val="00683D1D"/>
    <w:rsid w:val="00683E23"/>
    <w:rsid w:val="006843F5"/>
    <w:rsid w:val="00690C28"/>
    <w:rsid w:val="00690DB3"/>
    <w:rsid w:val="0069418B"/>
    <w:rsid w:val="0069452C"/>
    <w:rsid w:val="00696A16"/>
    <w:rsid w:val="006A4AA5"/>
    <w:rsid w:val="006A6B9A"/>
    <w:rsid w:val="006A7603"/>
    <w:rsid w:val="006B0CFC"/>
    <w:rsid w:val="006B2727"/>
    <w:rsid w:val="006B5AB4"/>
    <w:rsid w:val="006C218B"/>
    <w:rsid w:val="006E02D6"/>
    <w:rsid w:val="006E5A5C"/>
    <w:rsid w:val="006F3AB9"/>
    <w:rsid w:val="006F4DC8"/>
    <w:rsid w:val="006F58F7"/>
    <w:rsid w:val="006F59B2"/>
    <w:rsid w:val="006F7DBA"/>
    <w:rsid w:val="0070012F"/>
    <w:rsid w:val="0070210C"/>
    <w:rsid w:val="007073BA"/>
    <w:rsid w:val="007170E7"/>
    <w:rsid w:val="0073226C"/>
    <w:rsid w:val="007420A5"/>
    <w:rsid w:val="00742158"/>
    <w:rsid w:val="00751905"/>
    <w:rsid w:val="00764A63"/>
    <w:rsid w:val="00764C4D"/>
    <w:rsid w:val="00765134"/>
    <w:rsid w:val="00767E22"/>
    <w:rsid w:val="0077171A"/>
    <w:rsid w:val="00773BD7"/>
    <w:rsid w:val="00775FAE"/>
    <w:rsid w:val="00781A06"/>
    <w:rsid w:val="00781D32"/>
    <w:rsid w:val="00786509"/>
    <w:rsid w:val="00786B3E"/>
    <w:rsid w:val="0079178D"/>
    <w:rsid w:val="00793464"/>
    <w:rsid w:val="0079522C"/>
    <w:rsid w:val="007A24E1"/>
    <w:rsid w:val="007A382C"/>
    <w:rsid w:val="007B0604"/>
    <w:rsid w:val="007B0696"/>
    <w:rsid w:val="007B76E1"/>
    <w:rsid w:val="007B7BF0"/>
    <w:rsid w:val="007D6F98"/>
    <w:rsid w:val="007E043B"/>
    <w:rsid w:val="007E2D86"/>
    <w:rsid w:val="007E5656"/>
    <w:rsid w:val="007E6EDB"/>
    <w:rsid w:val="007E6FA6"/>
    <w:rsid w:val="007E7065"/>
    <w:rsid w:val="007F0439"/>
    <w:rsid w:val="007F399B"/>
    <w:rsid w:val="007F3CEE"/>
    <w:rsid w:val="00800733"/>
    <w:rsid w:val="00800D14"/>
    <w:rsid w:val="00801799"/>
    <w:rsid w:val="00802F13"/>
    <w:rsid w:val="0080380B"/>
    <w:rsid w:val="008043BB"/>
    <w:rsid w:val="008059C6"/>
    <w:rsid w:val="00805EF5"/>
    <w:rsid w:val="00807194"/>
    <w:rsid w:val="00816E70"/>
    <w:rsid w:val="00820187"/>
    <w:rsid w:val="00826139"/>
    <w:rsid w:val="00836514"/>
    <w:rsid w:val="00847659"/>
    <w:rsid w:val="008521FB"/>
    <w:rsid w:val="00853D35"/>
    <w:rsid w:val="00857C9E"/>
    <w:rsid w:val="00861153"/>
    <w:rsid w:val="00863403"/>
    <w:rsid w:val="00866D84"/>
    <w:rsid w:val="00873D3E"/>
    <w:rsid w:val="00882CFB"/>
    <w:rsid w:val="0088324D"/>
    <w:rsid w:val="008850E3"/>
    <w:rsid w:val="008910E5"/>
    <w:rsid w:val="008912AD"/>
    <w:rsid w:val="008B0418"/>
    <w:rsid w:val="008C105D"/>
    <w:rsid w:val="008C79F7"/>
    <w:rsid w:val="008D0731"/>
    <w:rsid w:val="008D5C92"/>
    <w:rsid w:val="008D6B5F"/>
    <w:rsid w:val="008E25AD"/>
    <w:rsid w:val="008E33E3"/>
    <w:rsid w:val="008E43B0"/>
    <w:rsid w:val="008E5337"/>
    <w:rsid w:val="008E7E56"/>
    <w:rsid w:val="008F01A5"/>
    <w:rsid w:val="008F38F6"/>
    <w:rsid w:val="008F4C5D"/>
    <w:rsid w:val="008F65FD"/>
    <w:rsid w:val="00900564"/>
    <w:rsid w:val="00903887"/>
    <w:rsid w:val="009114F4"/>
    <w:rsid w:val="00911A78"/>
    <w:rsid w:val="00916CCF"/>
    <w:rsid w:val="00920750"/>
    <w:rsid w:val="009225D1"/>
    <w:rsid w:val="00923E24"/>
    <w:rsid w:val="009260D6"/>
    <w:rsid w:val="009314A3"/>
    <w:rsid w:val="0093397D"/>
    <w:rsid w:val="009358C9"/>
    <w:rsid w:val="00937C46"/>
    <w:rsid w:val="00941FC2"/>
    <w:rsid w:val="00955CB5"/>
    <w:rsid w:val="00957873"/>
    <w:rsid w:val="00962F90"/>
    <w:rsid w:val="00964C1C"/>
    <w:rsid w:val="00966689"/>
    <w:rsid w:val="00972B92"/>
    <w:rsid w:val="00975877"/>
    <w:rsid w:val="009976C6"/>
    <w:rsid w:val="009B7D68"/>
    <w:rsid w:val="009C48D6"/>
    <w:rsid w:val="009D0CE1"/>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0DEF"/>
    <w:rsid w:val="00A42D8A"/>
    <w:rsid w:val="00A462AA"/>
    <w:rsid w:val="00A46EA7"/>
    <w:rsid w:val="00A47CA0"/>
    <w:rsid w:val="00A50724"/>
    <w:rsid w:val="00A52A28"/>
    <w:rsid w:val="00A60298"/>
    <w:rsid w:val="00A61C9B"/>
    <w:rsid w:val="00A65199"/>
    <w:rsid w:val="00A65405"/>
    <w:rsid w:val="00A77E9F"/>
    <w:rsid w:val="00A8206D"/>
    <w:rsid w:val="00A86D76"/>
    <w:rsid w:val="00A920B7"/>
    <w:rsid w:val="00AA0484"/>
    <w:rsid w:val="00AA0B06"/>
    <w:rsid w:val="00AA7963"/>
    <w:rsid w:val="00AB72FC"/>
    <w:rsid w:val="00AC1C26"/>
    <w:rsid w:val="00AC4372"/>
    <w:rsid w:val="00AD0F1B"/>
    <w:rsid w:val="00AD7741"/>
    <w:rsid w:val="00AE225F"/>
    <w:rsid w:val="00AE3E39"/>
    <w:rsid w:val="00AF23AB"/>
    <w:rsid w:val="00AF4C2D"/>
    <w:rsid w:val="00AF5D26"/>
    <w:rsid w:val="00AF6DA3"/>
    <w:rsid w:val="00AF6FEE"/>
    <w:rsid w:val="00B020AC"/>
    <w:rsid w:val="00B03DC3"/>
    <w:rsid w:val="00B04BDE"/>
    <w:rsid w:val="00B105D0"/>
    <w:rsid w:val="00B114D7"/>
    <w:rsid w:val="00B14C93"/>
    <w:rsid w:val="00B16916"/>
    <w:rsid w:val="00B214FE"/>
    <w:rsid w:val="00B2797D"/>
    <w:rsid w:val="00B32DDC"/>
    <w:rsid w:val="00B5416B"/>
    <w:rsid w:val="00B55EA5"/>
    <w:rsid w:val="00B67261"/>
    <w:rsid w:val="00B675E7"/>
    <w:rsid w:val="00B7661D"/>
    <w:rsid w:val="00B76C7C"/>
    <w:rsid w:val="00B85578"/>
    <w:rsid w:val="00B91DF0"/>
    <w:rsid w:val="00BA0850"/>
    <w:rsid w:val="00BA2D4B"/>
    <w:rsid w:val="00BA5F18"/>
    <w:rsid w:val="00BA69C0"/>
    <w:rsid w:val="00BA7DB5"/>
    <w:rsid w:val="00BB23AA"/>
    <w:rsid w:val="00BB4D1A"/>
    <w:rsid w:val="00BB6CC1"/>
    <w:rsid w:val="00BC1F23"/>
    <w:rsid w:val="00BC392F"/>
    <w:rsid w:val="00BC65E6"/>
    <w:rsid w:val="00BD3F4B"/>
    <w:rsid w:val="00BD704D"/>
    <w:rsid w:val="00BF1641"/>
    <w:rsid w:val="00C032F7"/>
    <w:rsid w:val="00C0350E"/>
    <w:rsid w:val="00C049B2"/>
    <w:rsid w:val="00C10AE4"/>
    <w:rsid w:val="00C11DAE"/>
    <w:rsid w:val="00C17155"/>
    <w:rsid w:val="00C208BD"/>
    <w:rsid w:val="00C214FD"/>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2960"/>
    <w:rsid w:val="00C77BAC"/>
    <w:rsid w:val="00C77D09"/>
    <w:rsid w:val="00C77F2E"/>
    <w:rsid w:val="00C80718"/>
    <w:rsid w:val="00C829EE"/>
    <w:rsid w:val="00C86604"/>
    <w:rsid w:val="00C87077"/>
    <w:rsid w:val="00C9188F"/>
    <w:rsid w:val="00C94EA2"/>
    <w:rsid w:val="00C951A0"/>
    <w:rsid w:val="00CA1000"/>
    <w:rsid w:val="00CA31B4"/>
    <w:rsid w:val="00CA4998"/>
    <w:rsid w:val="00CA517E"/>
    <w:rsid w:val="00CB3399"/>
    <w:rsid w:val="00CB65B9"/>
    <w:rsid w:val="00CC2EB9"/>
    <w:rsid w:val="00CD2AE1"/>
    <w:rsid w:val="00CD3E91"/>
    <w:rsid w:val="00CD5896"/>
    <w:rsid w:val="00CD610C"/>
    <w:rsid w:val="00CF0EE7"/>
    <w:rsid w:val="00CF4D4D"/>
    <w:rsid w:val="00CF66DE"/>
    <w:rsid w:val="00D0069F"/>
    <w:rsid w:val="00D06E8B"/>
    <w:rsid w:val="00D12AE3"/>
    <w:rsid w:val="00D143D4"/>
    <w:rsid w:val="00D14570"/>
    <w:rsid w:val="00D16FAB"/>
    <w:rsid w:val="00D26EAF"/>
    <w:rsid w:val="00D3433B"/>
    <w:rsid w:val="00D404C6"/>
    <w:rsid w:val="00D50C26"/>
    <w:rsid w:val="00D570F1"/>
    <w:rsid w:val="00D706A9"/>
    <w:rsid w:val="00D7078A"/>
    <w:rsid w:val="00D85B23"/>
    <w:rsid w:val="00D94111"/>
    <w:rsid w:val="00DA0D58"/>
    <w:rsid w:val="00DA4887"/>
    <w:rsid w:val="00DA49FE"/>
    <w:rsid w:val="00DA6DEE"/>
    <w:rsid w:val="00DA721E"/>
    <w:rsid w:val="00DB12E6"/>
    <w:rsid w:val="00DB2AB6"/>
    <w:rsid w:val="00DB3AE9"/>
    <w:rsid w:val="00DB580E"/>
    <w:rsid w:val="00DB7D41"/>
    <w:rsid w:val="00DD49F3"/>
    <w:rsid w:val="00DD51EB"/>
    <w:rsid w:val="00DE3963"/>
    <w:rsid w:val="00DE4022"/>
    <w:rsid w:val="00DE4DD3"/>
    <w:rsid w:val="00DF0065"/>
    <w:rsid w:val="00DF52ED"/>
    <w:rsid w:val="00E001C8"/>
    <w:rsid w:val="00E024D8"/>
    <w:rsid w:val="00E03ED3"/>
    <w:rsid w:val="00E0416F"/>
    <w:rsid w:val="00E07BC3"/>
    <w:rsid w:val="00E122D8"/>
    <w:rsid w:val="00E1460D"/>
    <w:rsid w:val="00E15E27"/>
    <w:rsid w:val="00E34BF0"/>
    <w:rsid w:val="00E422EE"/>
    <w:rsid w:val="00E44AA4"/>
    <w:rsid w:val="00E44F16"/>
    <w:rsid w:val="00E46589"/>
    <w:rsid w:val="00E519D4"/>
    <w:rsid w:val="00E51DE4"/>
    <w:rsid w:val="00E520EE"/>
    <w:rsid w:val="00E52C53"/>
    <w:rsid w:val="00E554D1"/>
    <w:rsid w:val="00E558BC"/>
    <w:rsid w:val="00E60115"/>
    <w:rsid w:val="00E60788"/>
    <w:rsid w:val="00E630AD"/>
    <w:rsid w:val="00E648A9"/>
    <w:rsid w:val="00E64CD9"/>
    <w:rsid w:val="00E7061B"/>
    <w:rsid w:val="00E807F8"/>
    <w:rsid w:val="00E83015"/>
    <w:rsid w:val="00E832CE"/>
    <w:rsid w:val="00E868AF"/>
    <w:rsid w:val="00EA2EBE"/>
    <w:rsid w:val="00EA591C"/>
    <w:rsid w:val="00EB1514"/>
    <w:rsid w:val="00EB5B94"/>
    <w:rsid w:val="00EC79BF"/>
    <w:rsid w:val="00ED41CB"/>
    <w:rsid w:val="00EE137A"/>
    <w:rsid w:val="00EE75A5"/>
    <w:rsid w:val="00EF1E81"/>
    <w:rsid w:val="00EF2711"/>
    <w:rsid w:val="00EF2773"/>
    <w:rsid w:val="00EF655D"/>
    <w:rsid w:val="00EF76C4"/>
    <w:rsid w:val="00F000E8"/>
    <w:rsid w:val="00F03B12"/>
    <w:rsid w:val="00F20E43"/>
    <w:rsid w:val="00F212CD"/>
    <w:rsid w:val="00F21B58"/>
    <w:rsid w:val="00F23EB3"/>
    <w:rsid w:val="00F269C2"/>
    <w:rsid w:val="00F37CE0"/>
    <w:rsid w:val="00F41B21"/>
    <w:rsid w:val="00F4521E"/>
    <w:rsid w:val="00F61F0A"/>
    <w:rsid w:val="00F640E1"/>
    <w:rsid w:val="00F64F29"/>
    <w:rsid w:val="00F677ED"/>
    <w:rsid w:val="00F70A59"/>
    <w:rsid w:val="00F71F12"/>
    <w:rsid w:val="00F72B7E"/>
    <w:rsid w:val="00F76670"/>
    <w:rsid w:val="00F823A6"/>
    <w:rsid w:val="00F86DFB"/>
    <w:rsid w:val="00F91D4E"/>
    <w:rsid w:val="00F93F5A"/>
    <w:rsid w:val="00FB46EE"/>
    <w:rsid w:val="00FB5CBA"/>
    <w:rsid w:val="00FB619B"/>
    <w:rsid w:val="00FB7AF6"/>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68BF5F5-38D1-4F67-8B9B-30886E4B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CD610C"/>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B451C-294C-4DDA-8C5B-FBE7FD809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TotalTime>
  <Pages>3</Pages>
  <Words>1571</Words>
  <Characters>6662</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2</cp:revision>
  <cp:lastPrinted>2019-12-29T05:36:00Z</cp:lastPrinted>
  <dcterms:created xsi:type="dcterms:W3CDTF">2023-05-13T07:20:00Z</dcterms:created>
  <dcterms:modified xsi:type="dcterms:W3CDTF">2023-05-13T07:20:00Z</dcterms:modified>
</cp:coreProperties>
</file>